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93D2A" w14:textId="5DD120FF" w:rsidR="00266FB8" w:rsidRPr="00CE248E" w:rsidRDefault="00266FB8" w:rsidP="00266FB8">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bookmarkStart w:id="0" w:name="_GoBack"/>
      <w:r w:rsidR="00D6648A" w:rsidRPr="00D6648A">
        <w:rPr>
          <w:sz w:val="28"/>
          <w:lang w:val="en-US"/>
        </w:rPr>
        <w:t>R2-1802780</w:t>
      </w:r>
      <w:bookmarkEnd w:id="0"/>
    </w:p>
    <w:p w14:paraId="375C524B" w14:textId="2A48CC88" w:rsidR="00266FB8" w:rsidRDefault="00266FB8" w:rsidP="00266FB8">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5A5F6DE1" w14:textId="77777777" w:rsidR="000B6117" w:rsidRPr="009724BC" w:rsidRDefault="000B6117" w:rsidP="007D251A">
      <w:pPr>
        <w:pStyle w:val="3GPPHeader"/>
        <w:spacing w:after="60"/>
      </w:pPr>
    </w:p>
    <w:p w14:paraId="29B0BF3C" w14:textId="6EFB7925" w:rsidR="0079487B" w:rsidRPr="00381DEC" w:rsidRDefault="0079487B" w:rsidP="0079487B">
      <w:pPr>
        <w:pStyle w:val="3GPPHeader"/>
        <w:rPr>
          <w:sz w:val="22"/>
          <w:szCs w:val="22"/>
          <w:lang w:val="en-US"/>
        </w:rPr>
      </w:pPr>
      <w:r w:rsidRPr="009724BC">
        <w:rPr>
          <w:sz w:val="22"/>
          <w:szCs w:val="22"/>
          <w:lang w:val="en-US"/>
        </w:rPr>
        <w:t>Agenda Item:</w:t>
      </w:r>
      <w:r w:rsidRPr="009724BC">
        <w:rPr>
          <w:sz w:val="22"/>
          <w:szCs w:val="22"/>
          <w:lang w:val="en-US"/>
        </w:rPr>
        <w:tab/>
      </w:r>
      <w:r w:rsidR="0079003C" w:rsidRPr="0079003C">
        <w:rPr>
          <w:sz w:val="22"/>
          <w:szCs w:val="22"/>
          <w:lang w:val="en-US"/>
        </w:rPr>
        <w:t>10.4.3.2</w:t>
      </w:r>
      <w:r w:rsidR="0079003C">
        <w:rPr>
          <w:sz w:val="22"/>
          <w:szCs w:val="22"/>
          <w:lang w:val="en-US"/>
        </w:rPr>
        <w:t xml:space="preserve"> (ASN.1 review)</w:t>
      </w:r>
    </w:p>
    <w:p w14:paraId="7CA52055" w14:textId="77777777" w:rsidR="0079487B" w:rsidRPr="00CE0424" w:rsidRDefault="0079487B" w:rsidP="0079487B">
      <w:pPr>
        <w:pStyle w:val="3GPPHeader"/>
        <w:rPr>
          <w:sz w:val="22"/>
          <w:szCs w:val="22"/>
        </w:rPr>
      </w:pPr>
      <w:r>
        <w:rPr>
          <w:sz w:val="22"/>
          <w:szCs w:val="22"/>
        </w:rPr>
        <w:t>Source:</w:t>
      </w:r>
      <w:r w:rsidRPr="00CE0424">
        <w:rPr>
          <w:sz w:val="22"/>
          <w:szCs w:val="22"/>
        </w:rPr>
        <w:tab/>
        <w:t>Ericsson</w:t>
      </w:r>
    </w:p>
    <w:p w14:paraId="65D65E47" w14:textId="422C1C47" w:rsidR="0079487B" w:rsidRPr="00D6285E" w:rsidRDefault="0079487B" w:rsidP="0079487B">
      <w:pPr>
        <w:pStyle w:val="3GPPHeader"/>
        <w:rPr>
          <w:sz w:val="22"/>
          <w:szCs w:val="22"/>
        </w:rPr>
      </w:pPr>
      <w:r w:rsidRPr="00D6285E">
        <w:rPr>
          <w:sz w:val="22"/>
          <w:szCs w:val="22"/>
        </w:rPr>
        <w:t>Title:</w:t>
      </w:r>
      <w:r w:rsidRPr="00D6285E">
        <w:rPr>
          <w:sz w:val="22"/>
          <w:szCs w:val="22"/>
        </w:rPr>
        <w:tab/>
      </w:r>
      <w:r w:rsidR="00D20684" w:rsidRPr="00D20684">
        <w:rPr>
          <w:sz w:val="22"/>
          <w:szCs w:val="22"/>
        </w:rPr>
        <w:t>BWP impact to RLM configuration</w:t>
      </w:r>
      <w:r w:rsidR="00934D47">
        <w:rPr>
          <w:sz w:val="22"/>
          <w:szCs w:val="22"/>
        </w:rPr>
        <w:t xml:space="preserve"> (E396)</w:t>
      </w:r>
    </w:p>
    <w:p w14:paraId="6BEBBE4E" w14:textId="77777777" w:rsidR="0079487B" w:rsidRPr="00CE0424" w:rsidRDefault="0079487B" w:rsidP="0079487B">
      <w:pPr>
        <w:pStyle w:val="3GPPHeader"/>
      </w:pPr>
      <w:r w:rsidRPr="00D6285E">
        <w:rPr>
          <w:sz w:val="22"/>
          <w:szCs w:val="22"/>
        </w:rPr>
        <w:t>Document for:</w:t>
      </w:r>
      <w:r w:rsidRPr="00D6285E">
        <w:rPr>
          <w:sz w:val="22"/>
          <w:szCs w:val="22"/>
        </w:rPr>
        <w:tab/>
        <w:t>Discussion, Decision</w:t>
      </w:r>
    </w:p>
    <w:p w14:paraId="4DF0A17C" w14:textId="77777777" w:rsidR="0079487B" w:rsidRPr="00CE0424" w:rsidRDefault="0079487B" w:rsidP="0079487B">
      <w:pPr>
        <w:pStyle w:val="Heading1"/>
      </w:pPr>
      <w:r w:rsidRPr="00CE0424">
        <w:t>Introduction</w:t>
      </w:r>
    </w:p>
    <w:p w14:paraId="45C86A9C" w14:textId="41A5AD17" w:rsidR="007D251A" w:rsidRDefault="007D251A" w:rsidP="0079487B">
      <w:pPr>
        <w:pStyle w:val="BodyText"/>
      </w:pPr>
      <w:r>
        <w:t>In RAN2#99</w:t>
      </w:r>
      <w:r w:rsidR="002306C6">
        <w:t>bis</w:t>
      </w:r>
      <w:r>
        <w:t xml:space="preserve"> meeting </w:t>
      </w:r>
      <w:r w:rsidR="000D0487">
        <w:t xml:space="preserve">in </w:t>
      </w:r>
      <w:r w:rsidR="002306C6">
        <w:t>Prague</w:t>
      </w:r>
      <w:r w:rsidR="000D0487">
        <w:t xml:space="preserve">, </w:t>
      </w:r>
      <w:r>
        <w:t>the following ha</w:t>
      </w:r>
      <w:r w:rsidR="00B35A27">
        <w:t>ve</w:t>
      </w:r>
      <w:r>
        <w:t xml:space="preserve">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0D16C797"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Agreements</w:t>
      </w:r>
    </w:p>
    <w:p w14:paraId="3DF3A98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1</w:t>
      </w:r>
      <w:r>
        <w:tab/>
        <w:t>RLF detection will be specified for NR in the RRC spec (as in LTE)</w:t>
      </w:r>
    </w:p>
    <w:p w14:paraId="47BB3FF6" w14:textId="77777777" w:rsidR="002306C6" w:rsidRDefault="002306C6" w:rsidP="002306C6">
      <w:pPr>
        <w:pStyle w:val="Doc-text2"/>
        <w:pBdr>
          <w:top w:val="single" w:sz="4" w:space="1" w:color="auto"/>
          <w:left w:val="single" w:sz="4" w:space="4" w:color="auto"/>
          <w:bottom w:val="single" w:sz="4" w:space="1" w:color="auto"/>
          <w:right w:val="single" w:sz="4" w:space="4" w:color="auto"/>
        </w:pBdr>
      </w:pPr>
      <w:r>
        <w:t>2</w:t>
      </w:r>
      <w:r>
        <w:tab/>
        <w:t>For Dec 17, RLF will be based on the periodic IS/OOS indications from L1 (i.e. this is same frame work as LTE)</w:t>
      </w:r>
    </w:p>
    <w:p w14:paraId="4F7D5F26" w14:textId="77777777" w:rsidR="00C27D15" w:rsidRDefault="00C27D15" w:rsidP="00B35A27">
      <w:pPr>
        <w:pStyle w:val="Doc-text2"/>
        <w:ind w:left="0" w:firstLine="0"/>
      </w:pPr>
    </w:p>
    <w:p w14:paraId="53C33C41" w14:textId="1B1A116D" w:rsidR="00400081" w:rsidRDefault="00D6648A" w:rsidP="00266FB8">
      <w:pPr>
        <w:pStyle w:val="Doc-text2"/>
        <w:ind w:left="0" w:firstLine="0"/>
      </w:pPr>
      <w:r>
        <w:t>C</w:t>
      </w:r>
      <w:r w:rsidR="00B35A27">
        <w:t xml:space="preserve">onsidering </w:t>
      </w:r>
      <w:r w:rsidR="00ED02D9">
        <w:t>the</w:t>
      </w:r>
      <w:r w:rsidR="00B35A27">
        <w:t xml:space="preserve"> concept of BWP, there are still some remaining issues need to be solved </w:t>
      </w:r>
      <w:r w:rsidR="00ED02D9">
        <w:t>for EN-DC</w:t>
      </w:r>
      <w:r w:rsidR="00B35A27" w:rsidRPr="00B35A27">
        <w:t>.</w:t>
      </w:r>
    </w:p>
    <w:p w14:paraId="164945B1" w14:textId="3FDF8580" w:rsidR="0079487B" w:rsidRDefault="0079487B" w:rsidP="0079487B">
      <w:pPr>
        <w:pStyle w:val="Heading1"/>
      </w:pPr>
      <w:bookmarkStart w:id="1" w:name="_Ref178064866"/>
      <w:r w:rsidRPr="00CE0424">
        <w:t>Discussion</w:t>
      </w:r>
      <w:bookmarkEnd w:id="1"/>
    </w:p>
    <w:p w14:paraId="7D115B6F" w14:textId="172A0F05" w:rsidR="00162123" w:rsidRPr="00162123" w:rsidRDefault="00162123" w:rsidP="00162123">
      <w:r>
        <w:t>Here are listed BWP and RLM related agreements from RAN1:</w:t>
      </w:r>
    </w:p>
    <w:p w14:paraId="18415235" w14:textId="77777777" w:rsidR="00C44B3E" w:rsidRPr="00780249" w:rsidRDefault="00C44B3E" w:rsidP="00C44B3E">
      <w:pPr>
        <w:rPr>
          <w:lang w:eastAsia="x-none"/>
        </w:rPr>
      </w:pPr>
      <w:r w:rsidRPr="00780249">
        <w:rPr>
          <w:highlight w:val="green"/>
          <w:lang w:eastAsia="x-none"/>
        </w:rPr>
        <w:t>Agreements</w:t>
      </w:r>
      <w:r w:rsidRPr="00780249">
        <w:rPr>
          <w:lang w:eastAsia="x-none"/>
        </w:rPr>
        <w:t>:</w:t>
      </w:r>
    </w:p>
    <w:p w14:paraId="1CFB6FDB" w14:textId="77777777" w:rsidR="00C44B3E" w:rsidRPr="00780249" w:rsidRDefault="00C44B3E" w:rsidP="00C44B3E">
      <w:pPr>
        <w:numPr>
          <w:ilvl w:val="0"/>
          <w:numId w:val="38"/>
        </w:numPr>
        <w:overflowPunct/>
        <w:autoSpaceDE/>
        <w:autoSpaceDN/>
        <w:adjustRightInd/>
        <w:spacing w:after="0"/>
        <w:jc w:val="left"/>
        <w:textAlignment w:val="auto"/>
      </w:pPr>
      <w:r w:rsidRPr="00780249">
        <w:t>The IS/OOS threshold pair index to be used by a UE is explicitly indicated by RRC</w:t>
      </w:r>
    </w:p>
    <w:p w14:paraId="74FEEBAA" w14:textId="77777777" w:rsidR="00C44B3E" w:rsidRPr="00780249" w:rsidRDefault="00C44B3E" w:rsidP="00C44B3E">
      <w:pPr>
        <w:numPr>
          <w:ilvl w:val="1"/>
          <w:numId w:val="38"/>
        </w:numPr>
        <w:overflowPunct/>
        <w:autoSpaceDE/>
        <w:autoSpaceDN/>
        <w:adjustRightInd/>
        <w:spacing w:after="0"/>
        <w:jc w:val="left"/>
        <w:textAlignment w:val="auto"/>
      </w:pPr>
      <w:r w:rsidRPr="00780249">
        <w:t>IS/OOS threshold pair index corresponds to a specific IS/OOS threshold pair (to be defined by RAN4)</w:t>
      </w:r>
    </w:p>
    <w:p w14:paraId="72A3C10E" w14:textId="77777777" w:rsidR="00C44B3E" w:rsidRDefault="00C44B3E" w:rsidP="00C44B3E">
      <w:pPr>
        <w:numPr>
          <w:ilvl w:val="1"/>
          <w:numId w:val="38"/>
        </w:numPr>
        <w:overflowPunct/>
        <w:autoSpaceDE/>
        <w:autoSpaceDN/>
        <w:adjustRightInd/>
        <w:spacing w:after="0"/>
        <w:jc w:val="left"/>
        <w:textAlignment w:val="auto"/>
      </w:pPr>
      <w:r w:rsidRPr="00780249">
        <w:t>FFS on default IS/OOS threshold pair index</w:t>
      </w:r>
    </w:p>
    <w:p w14:paraId="2B039A4C" w14:textId="77777777" w:rsidR="00C44B3E" w:rsidRPr="00037F62" w:rsidRDefault="00C44B3E" w:rsidP="00C44B3E">
      <w:pPr>
        <w:rPr>
          <w:lang w:eastAsia="x-none"/>
        </w:rPr>
      </w:pPr>
      <w:r w:rsidRPr="00037F62">
        <w:rPr>
          <w:highlight w:val="green"/>
          <w:lang w:eastAsia="x-none"/>
        </w:rPr>
        <w:t>Agreements</w:t>
      </w:r>
      <w:r w:rsidRPr="00037F62">
        <w:rPr>
          <w:lang w:eastAsia="x-none"/>
        </w:rPr>
        <w:t>:</w:t>
      </w:r>
    </w:p>
    <w:p w14:paraId="44430D95" w14:textId="77777777" w:rsidR="00C44B3E" w:rsidRPr="00037F62" w:rsidRDefault="00C44B3E" w:rsidP="00C44B3E">
      <w:pPr>
        <w:numPr>
          <w:ilvl w:val="0"/>
          <w:numId w:val="40"/>
        </w:numPr>
        <w:overflowPunct/>
        <w:autoSpaceDE/>
        <w:autoSpaceDN/>
        <w:adjustRightInd/>
        <w:spacing w:after="0"/>
        <w:jc w:val="left"/>
        <w:textAlignment w:val="auto"/>
        <w:rPr>
          <w:rFonts w:eastAsia="Times New Roman"/>
          <w:lang w:eastAsia="ko-KR"/>
        </w:rPr>
      </w:pPr>
      <w:r w:rsidRPr="00037F62">
        <w:rPr>
          <w:rFonts w:eastAsia="Times New Roman"/>
          <w:lang w:eastAsia="ko-KR"/>
        </w:rPr>
        <w:t>RLM-RS based on CSI-RS can be separately configured from CSI-RS for BM.</w:t>
      </w:r>
    </w:p>
    <w:p w14:paraId="5B6CDAE7" w14:textId="77777777" w:rsidR="00C44B3E" w:rsidRPr="00037F62" w:rsidRDefault="00C44B3E" w:rsidP="00C44B3E">
      <w:pPr>
        <w:pStyle w:val="ListBullet"/>
        <w:numPr>
          <w:ilvl w:val="1"/>
          <w:numId w:val="37"/>
        </w:numPr>
        <w:spacing w:after="180"/>
        <w:jc w:val="left"/>
        <w:rPr>
          <w:lang w:eastAsia="ko-KR"/>
        </w:rPr>
      </w:pPr>
      <w:r w:rsidRPr="00037F62">
        <w:rPr>
          <w:lang w:eastAsia="ko-KR"/>
        </w:rPr>
        <w:t>Framework for signaling CSI-RS for RLM would use the same signaling framework for signaling CSI-RS for BM.</w:t>
      </w:r>
    </w:p>
    <w:p w14:paraId="7A16BE95" w14:textId="77777777" w:rsidR="00C44B3E" w:rsidRPr="00037F62" w:rsidRDefault="00C44B3E" w:rsidP="00C44B3E">
      <w:pPr>
        <w:pStyle w:val="ListBullet"/>
        <w:numPr>
          <w:ilvl w:val="1"/>
          <w:numId w:val="37"/>
        </w:numPr>
        <w:spacing w:after="180"/>
        <w:jc w:val="left"/>
        <w:rPr>
          <w:lang w:eastAsia="ko-KR"/>
        </w:rPr>
      </w:pPr>
      <w:r w:rsidRPr="00037F62">
        <w:rPr>
          <w:lang w:eastAsia="ko-KR"/>
        </w:rPr>
        <w:t>FFS: additional updates of CSI-RS for RLM based on updates of CSI-RS in BM</w:t>
      </w:r>
    </w:p>
    <w:p w14:paraId="271FCE88" w14:textId="7F1CE1A5" w:rsidR="00162123" w:rsidRDefault="00C44B3E" w:rsidP="00E56E04">
      <w:pPr>
        <w:pStyle w:val="ListBullet"/>
        <w:numPr>
          <w:ilvl w:val="1"/>
          <w:numId w:val="37"/>
        </w:numPr>
        <w:spacing w:after="180"/>
        <w:jc w:val="left"/>
      </w:pPr>
      <w:r w:rsidRPr="00037F62">
        <w:rPr>
          <w:lang w:eastAsia="ko-KR"/>
        </w:rPr>
        <w:t>Note: Network can choose to re-use of some or all of CSI-RS resources for BM for CSI-RS for RLM.</w:t>
      </w:r>
    </w:p>
    <w:p w14:paraId="0A430A0E" w14:textId="77777777" w:rsidR="00162123" w:rsidRPr="00826AAE" w:rsidRDefault="00162123" w:rsidP="00162123">
      <w:pPr>
        <w:rPr>
          <w:lang w:eastAsia="x-none"/>
        </w:rPr>
      </w:pPr>
      <w:r w:rsidRPr="00826AAE">
        <w:rPr>
          <w:highlight w:val="green"/>
          <w:lang w:eastAsia="x-none"/>
        </w:rPr>
        <w:t>Agreements</w:t>
      </w:r>
      <w:r w:rsidRPr="00826AAE">
        <w:rPr>
          <w:lang w:eastAsia="x-none"/>
        </w:rPr>
        <w:t>:</w:t>
      </w:r>
    </w:p>
    <w:p w14:paraId="48E57BF9" w14:textId="77777777" w:rsidR="00162123" w:rsidRPr="00826AAE" w:rsidRDefault="00162123" w:rsidP="00162123">
      <w:pPr>
        <w:pStyle w:val="ListParagraph"/>
        <w:numPr>
          <w:ilvl w:val="0"/>
          <w:numId w:val="37"/>
        </w:numPr>
        <w:overflowPunct/>
        <w:autoSpaceDE/>
        <w:autoSpaceDN/>
        <w:adjustRightInd/>
        <w:spacing w:after="0"/>
        <w:contextualSpacing w:val="0"/>
        <w:jc w:val="left"/>
        <w:textAlignment w:val="auto"/>
        <w:rPr>
          <w:rFonts w:ascii="Times New Roman" w:hAnsi="Times New Roman"/>
          <w:lang w:eastAsia="ko-KR"/>
        </w:rPr>
      </w:pPr>
      <w:r w:rsidRPr="00826AAE">
        <w:rPr>
          <w:rFonts w:ascii="Times New Roman" w:hAnsi="Times New Roman"/>
          <w:lang w:eastAsia="ko-KR"/>
        </w:rPr>
        <w:t xml:space="preserve">Discuss further offline on the maximum # of indicated CSI-RS resources &amp; SS blocks to be used for RLM </w:t>
      </w:r>
    </w:p>
    <w:p w14:paraId="26D1E4D6" w14:textId="77777777" w:rsidR="00162123" w:rsidRPr="00826AAE" w:rsidRDefault="00162123" w:rsidP="00162123">
      <w:pPr>
        <w:pStyle w:val="ListParagraph"/>
        <w:numPr>
          <w:ilvl w:val="0"/>
          <w:numId w:val="37"/>
        </w:numPr>
        <w:overflowPunct/>
        <w:autoSpaceDE/>
        <w:autoSpaceDN/>
        <w:adjustRightInd/>
        <w:spacing w:after="0"/>
        <w:contextualSpacing w:val="0"/>
        <w:jc w:val="left"/>
        <w:textAlignment w:val="auto"/>
        <w:rPr>
          <w:rFonts w:ascii="Times New Roman" w:hAnsi="Times New Roman"/>
          <w:lang w:eastAsia="ko-KR"/>
        </w:rPr>
      </w:pPr>
      <w:r w:rsidRPr="00826AAE">
        <w:rPr>
          <w:rFonts w:ascii="Times New Roman" w:hAnsi="Times New Roman"/>
          <w:lang w:eastAsia="ko-KR"/>
        </w:rPr>
        <w:t>In case of SS/PBCH block based RLM, the RLM-RS resources are UE-specifically RRC configured, where among L SS Blocks for a given frequency band, each SS block to be used for RLM can be individually indicated</w:t>
      </w:r>
    </w:p>
    <w:p w14:paraId="5D44B65D" w14:textId="77777777" w:rsidR="00162123" w:rsidRPr="007A5622" w:rsidRDefault="00162123" w:rsidP="00162123">
      <w:pPr>
        <w:pStyle w:val="ListParagraph"/>
        <w:numPr>
          <w:ilvl w:val="1"/>
          <w:numId w:val="37"/>
        </w:numPr>
        <w:overflowPunct/>
        <w:autoSpaceDE/>
        <w:autoSpaceDN/>
        <w:adjustRightInd/>
        <w:spacing w:after="0"/>
        <w:contextualSpacing w:val="0"/>
        <w:jc w:val="left"/>
        <w:textAlignment w:val="auto"/>
        <w:rPr>
          <w:rFonts w:ascii="Times New Roman" w:hAnsi="Times New Roman"/>
          <w:lang w:val="sv-SE" w:eastAsia="ko-KR"/>
        </w:rPr>
      </w:pPr>
      <w:r w:rsidRPr="007A5622">
        <w:rPr>
          <w:rFonts w:ascii="Times New Roman" w:hAnsi="Times New Roman"/>
          <w:lang w:val="sv-SE" w:eastAsia="ko-KR"/>
        </w:rPr>
        <w:t>FFS signalling details (e.g., via bitmap, via SS block index)</w:t>
      </w:r>
    </w:p>
    <w:p w14:paraId="1F73F421" w14:textId="52E336D3" w:rsidR="00162123" w:rsidRPr="00D6648A" w:rsidRDefault="00162123" w:rsidP="00D6648A">
      <w:pPr>
        <w:pStyle w:val="ListParagraph"/>
        <w:numPr>
          <w:ilvl w:val="2"/>
          <w:numId w:val="37"/>
        </w:numPr>
        <w:overflowPunct/>
        <w:autoSpaceDE/>
        <w:autoSpaceDN/>
        <w:adjustRightInd/>
        <w:spacing w:after="0"/>
        <w:contextualSpacing w:val="0"/>
        <w:jc w:val="left"/>
        <w:textAlignment w:val="auto"/>
        <w:rPr>
          <w:rFonts w:ascii="Times New Roman" w:hAnsi="Times New Roman"/>
          <w:lang w:eastAsia="ko-KR"/>
        </w:rPr>
      </w:pPr>
      <w:r w:rsidRPr="00826AAE">
        <w:rPr>
          <w:rFonts w:ascii="Times New Roman" w:hAnsi="Times New Roman"/>
          <w:lang w:eastAsia="ko-KR"/>
        </w:rPr>
        <w:t>Note: this depends on the max # of SS blocks for RLM</w:t>
      </w:r>
    </w:p>
    <w:p w14:paraId="1F290DCD" w14:textId="77777777" w:rsidR="00C44B3E" w:rsidRPr="00EB229C" w:rsidRDefault="00C44B3E" w:rsidP="00C44B3E">
      <w:pPr>
        <w:rPr>
          <w:lang w:eastAsia="x-none"/>
        </w:rPr>
      </w:pPr>
      <w:r w:rsidRPr="00EB229C">
        <w:rPr>
          <w:highlight w:val="green"/>
          <w:lang w:eastAsia="x-none"/>
        </w:rPr>
        <w:t>Agreements</w:t>
      </w:r>
      <w:r w:rsidRPr="00EB229C">
        <w:rPr>
          <w:lang w:eastAsia="x-none"/>
        </w:rPr>
        <w:t>:</w:t>
      </w:r>
    </w:p>
    <w:p w14:paraId="050334C3" w14:textId="77777777" w:rsidR="00C44B3E" w:rsidRPr="00EB229C" w:rsidRDefault="00C44B3E" w:rsidP="00C44B3E">
      <w:pPr>
        <w:numPr>
          <w:ilvl w:val="0"/>
          <w:numId w:val="40"/>
        </w:numPr>
        <w:overflowPunct/>
        <w:autoSpaceDE/>
        <w:autoSpaceDN/>
        <w:adjustRightInd/>
        <w:spacing w:after="0"/>
        <w:jc w:val="left"/>
        <w:textAlignment w:val="auto"/>
        <w:rPr>
          <w:rFonts w:eastAsia="Times New Roman"/>
          <w:lang w:eastAsia="ko-KR"/>
        </w:rPr>
      </w:pPr>
      <w:r w:rsidRPr="00EB229C">
        <w:rPr>
          <w:rFonts w:eastAsia="Times New Roman"/>
          <w:lang w:eastAsia="ko-KR"/>
        </w:rPr>
        <w:t>NR supports configuration of at most X number of RLM-RS (CSI-RS and/or SSB) resources for a UE</w:t>
      </w:r>
    </w:p>
    <w:p w14:paraId="670BD4A9" w14:textId="77777777" w:rsidR="00C44B3E" w:rsidRPr="00EB229C"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EB229C">
        <w:rPr>
          <w:rFonts w:ascii="Times New Roman" w:hAnsi="Times New Roman"/>
          <w:lang w:eastAsia="ko-KR"/>
        </w:rPr>
        <w:t>final value of X to be determined in the next meeting and (X &lt;= [8])</w:t>
      </w:r>
    </w:p>
    <w:p w14:paraId="4BEA3D99" w14:textId="77777777" w:rsidR="00C44B3E" w:rsidRPr="00EB229C"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EB229C">
        <w:rPr>
          <w:rFonts w:ascii="Times New Roman" w:hAnsi="Times New Roman"/>
          <w:lang w:eastAsia="ko-KR"/>
        </w:rPr>
        <w:t>Note: in the deployment scenario where BM is needed, the BM processing and reporting are a pre-requisite for the network to select up to X RLM-RSs.</w:t>
      </w:r>
    </w:p>
    <w:p w14:paraId="7449E721" w14:textId="77777777" w:rsidR="00C44B3E" w:rsidRPr="00EB229C"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EB229C">
        <w:rPr>
          <w:rFonts w:ascii="Times New Roman" w:hAnsi="Times New Roman"/>
          <w:lang w:eastAsia="ko-KR"/>
        </w:rPr>
        <w:t>FFS: whether to have different number for sub 6 and above 6 GHz</w:t>
      </w:r>
    </w:p>
    <w:p w14:paraId="1514629E" w14:textId="77777777" w:rsidR="00C44B3E" w:rsidRPr="00C44B3E" w:rsidRDefault="00C44B3E" w:rsidP="00C44B3E"/>
    <w:p w14:paraId="0482C199" w14:textId="77777777" w:rsidR="00BB6624" w:rsidRPr="008575BE" w:rsidRDefault="00BB6624" w:rsidP="00BB6624">
      <w:pPr>
        <w:pStyle w:val="ListParagraph"/>
        <w:spacing w:before="120" w:line="280" w:lineRule="atLeast"/>
        <w:rPr>
          <w:rFonts w:ascii="Times New Roman" w:hAnsi="Times New Roman"/>
        </w:rPr>
      </w:pPr>
      <w:r w:rsidRPr="008575BE">
        <w:rPr>
          <w:rFonts w:ascii="Times New Roman" w:hAnsi="Times New Roman"/>
          <w:highlight w:val="green"/>
        </w:rPr>
        <w:lastRenderedPageBreak/>
        <w:t>Agreements</w:t>
      </w:r>
      <w:r w:rsidRPr="008575BE">
        <w:rPr>
          <w:rFonts w:ascii="Times New Roman" w:hAnsi="Times New Roman"/>
        </w:rPr>
        <w:t>:</w:t>
      </w:r>
    </w:p>
    <w:p w14:paraId="2749BA77" w14:textId="77777777" w:rsidR="00BB6624" w:rsidRPr="008575BE" w:rsidRDefault="00BB6624" w:rsidP="00BB6624">
      <w:pPr>
        <w:pStyle w:val="ListParagraph"/>
        <w:numPr>
          <w:ilvl w:val="0"/>
          <w:numId w:val="36"/>
        </w:numPr>
        <w:overflowPunct/>
        <w:autoSpaceDE/>
        <w:autoSpaceDN/>
        <w:adjustRightInd/>
        <w:spacing w:after="0"/>
        <w:contextualSpacing w:val="0"/>
        <w:jc w:val="left"/>
        <w:textAlignment w:val="auto"/>
        <w:rPr>
          <w:rFonts w:ascii="Times New Roman" w:hAnsi="Times New Roman"/>
        </w:rPr>
      </w:pPr>
      <w:r w:rsidRPr="008575BE">
        <w:rPr>
          <w:rFonts w:ascii="Times New Roman" w:hAnsi="Times New Roman"/>
        </w:rPr>
        <w:t>For guidance for RAN4 testing &amp; requirement purposes:</w:t>
      </w:r>
    </w:p>
    <w:p w14:paraId="52831D54" w14:textId="77777777" w:rsidR="00BB6624" w:rsidRPr="008575BE" w:rsidRDefault="00BB6624" w:rsidP="00BB6624">
      <w:pPr>
        <w:pStyle w:val="ListParagraph"/>
        <w:numPr>
          <w:ilvl w:val="1"/>
          <w:numId w:val="36"/>
        </w:numPr>
        <w:overflowPunct/>
        <w:autoSpaceDE/>
        <w:autoSpaceDN/>
        <w:adjustRightInd/>
        <w:spacing w:after="0"/>
        <w:contextualSpacing w:val="0"/>
        <w:jc w:val="left"/>
        <w:textAlignment w:val="auto"/>
        <w:rPr>
          <w:rFonts w:ascii="Times New Roman" w:hAnsi="Times New Roman"/>
        </w:rPr>
      </w:pPr>
      <w:r w:rsidRPr="008575BE">
        <w:rPr>
          <w:rFonts w:ascii="Times New Roman" w:hAnsi="Times New Roman"/>
        </w:rPr>
        <w:t>UE may assume that configured RLM-RS and the “hypothetical” DMRS of the “hypothetical” PDCCH for RLM has QCL relationship with respect to spatial, average gain, delay and Doppler parameters.</w:t>
      </w:r>
    </w:p>
    <w:p w14:paraId="0B08FEE7" w14:textId="77777777" w:rsidR="00BB6624" w:rsidRPr="00434F10" w:rsidRDefault="00BB6624" w:rsidP="00BB6624">
      <w:pPr>
        <w:pStyle w:val="ListParagraph"/>
        <w:numPr>
          <w:ilvl w:val="0"/>
          <w:numId w:val="36"/>
        </w:numPr>
        <w:overflowPunct/>
        <w:autoSpaceDE/>
        <w:autoSpaceDN/>
        <w:adjustRightInd/>
        <w:spacing w:after="0"/>
        <w:contextualSpacing w:val="0"/>
        <w:jc w:val="left"/>
        <w:textAlignment w:val="auto"/>
        <w:rPr>
          <w:rFonts w:ascii="Times New Roman" w:hAnsi="Times New Roman"/>
          <w:b/>
        </w:rPr>
      </w:pPr>
      <w:r w:rsidRPr="008575BE">
        <w:rPr>
          <w:rFonts w:ascii="Times New Roman" w:hAnsi="Times New Roman"/>
        </w:rPr>
        <w:t xml:space="preserve">Draft LS in </w:t>
      </w:r>
      <w:r w:rsidRPr="00434F10">
        <w:rPr>
          <w:rFonts w:ascii="Times New Roman" w:hAnsi="Times New Roman"/>
          <w:b/>
        </w:rPr>
        <w:t>R1-1719216</w:t>
      </w:r>
      <w:r>
        <w:rPr>
          <w:rFonts w:ascii="Times New Roman" w:hAnsi="Times New Roman"/>
          <w:b/>
        </w:rPr>
        <w:t xml:space="preserve">, </w:t>
      </w:r>
      <w:r w:rsidRPr="00434F10">
        <w:rPr>
          <w:rFonts w:ascii="Times New Roman" w:hAnsi="Times New Roman"/>
        </w:rPr>
        <w:t xml:space="preserve">which is endorsed and approved in </w:t>
      </w:r>
      <w:r w:rsidRPr="00434F10">
        <w:rPr>
          <w:rFonts w:ascii="Times New Roman" w:hAnsi="Times New Roman"/>
          <w:highlight w:val="green"/>
        </w:rPr>
        <w:t>R1-1719218</w:t>
      </w:r>
    </w:p>
    <w:p w14:paraId="486CEF8B" w14:textId="39367DEC" w:rsidR="007E3DBE" w:rsidRDefault="007E3DBE" w:rsidP="007E3DBE">
      <w:pPr>
        <w:rPr>
          <w:rFonts w:ascii="Times New Roman" w:eastAsia="Times New Roman" w:hAnsi="Times New Roman"/>
          <w:highlight w:val="green"/>
          <w:lang w:eastAsia="ko-KR"/>
        </w:rPr>
      </w:pPr>
    </w:p>
    <w:p w14:paraId="2A120DEE" w14:textId="77777777" w:rsidR="00601821" w:rsidRPr="00120223" w:rsidRDefault="00601821" w:rsidP="00601821">
      <w:pPr>
        <w:rPr>
          <w:lang w:eastAsia="x-none"/>
        </w:rPr>
      </w:pPr>
      <w:r w:rsidRPr="00120223">
        <w:rPr>
          <w:highlight w:val="green"/>
          <w:lang w:eastAsia="x-none"/>
        </w:rPr>
        <w:t>Agreements</w:t>
      </w:r>
      <w:r w:rsidRPr="00120223">
        <w:rPr>
          <w:lang w:eastAsia="x-none"/>
        </w:rPr>
        <w:t>:</w:t>
      </w:r>
    </w:p>
    <w:p w14:paraId="11AD1B6F" w14:textId="77777777" w:rsidR="00601821" w:rsidRPr="00120223" w:rsidRDefault="00601821" w:rsidP="00601821">
      <w:pPr>
        <w:numPr>
          <w:ilvl w:val="0"/>
          <w:numId w:val="42"/>
        </w:numPr>
        <w:overflowPunct/>
        <w:autoSpaceDE/>
        <w:autoSpaceDN/>
        <w:adjustRightInd/>
        <w:spacing w:after="0"/>
        <w:jc w:val="left"/>
        <w:textAlignment w:val="auto"/>
        <w:rPr>
          <w:lang w:val="en-US" w:eastAsia="zh-TW"/>
        </w:rPr>
      </w:pPr>
      <w:r w:rsidRPr="00120223">
        <w:rPr>
          <w:lang w:val="en-US" w:eastAsia="zh-TW"/>
        </w:rPr>
        <w:t>For paired spectrum, support a dedicated timer for timer-based active DL BWP switching to the default DL BWP</w:t>
      </w:r>
    </w:p>
    <w:p w14:paraId="39023F1A"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starts the timer when it switches its active DL BWP to a DL BWP other than the default DL BWP</w:t>
      </w:r>
    </w:p>
    <w:p w14:paraId="263B90C1"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restarts the timer to the initial value when it successfully decodes a DCI to schedule PDSCH(s) in its active DL BWP</w:t>
      </w:r>
    </w:p>
    <w:p w14:paraId="562CFA74" w14:textId="77777777" w:rsidR="00601821" w:rsidRPr="00120223" w:rsidRDefault="00601821" w:rsidP="00601821">
      <w:pPr>
        <w:numPr>
          <w:ilvl w:val="2"/>
          <w:numId w:val="42"/>
        </w:numPr>
        <w:overflowPunct/>
        <w:autoSpaceDE/>
        <w:autoSpaceDN/>
        <w:adjustRightInd/>
        <w:spacing w:after="0"/>
        <w:jc w:val="left"/>
        <w:textAlignment w:val="auto"/>
        <w:rPr>
          <w:lang w:val="en-US" w:eastAsia="zh-TW"/>
        </w:rPr>
      </w:pPr>
      <w:r w:rsidRPr="00120223">
        <w:rPr>
          <w:lang w:val="en-US" w:eastAsia="zh-TW"/>
        </w:rPr>
        <w:t>FFS other cases</w:t>
      </w:r>
    </w:p>
    <w:p w14:paraId="169112C7"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switches its active DL BWP to the default DL BWP when the timer expires</w:t>
      </w:r>
    </w:p>
    <w:p w14:paraId="568A1F94" w14:textId="77777777" w:rsidR="00601821" w:rsidRPr="00120223" w:rsidRDefault="00601821" w:rsidP="00601821">
      <w:pPr>
        <w:numPr>
          <w:ilvl w:val="2"/>
          <w:numId w:val="42"/>
        </w:numPr>
        <w:overflowPunct/>
        <w:autoSpaceDE/>
        <w:autoSpaceDN/>
        <w:adjustRightInd/>
        <w:jc w:val="left"/>
        <w:textAlignment w:val="auto"/>
        <w:rPr>
          <w:lang w:val="en-US" w:eastAsia="zh-TW"/>
        </w:rPr>
      </w:pPr>
      <w:r w:rsidRPr="00120223">
        <w:rPr>
          <w:lang w:val="en-US" w:eastAsia="zh-TW"/>
        </w:rPr>
        <w:t>FFS other conditions (e.g. interaction with DRX timer)</w:t>
      </w:r>
    </w:p>
    <w:p w14:paraId="0BEA4EF4" w14:textId="77777777" w:rsidR="00601821" w:rsidRPr="00120223" w:rsidRDefault="00601821" w:rsidP="00601821">
      <w:pPr>
        <w:numPr>
          <w:ilvl w:val="0"/>
          <w:numId w:val="42"/>
        </w:numPr>
        <w:overflowPunct/>
        <w:autoSpaceDE/>
        <w:autoSpaceDN/>
        <w:adjustRightInd/>
        <w:spacing w:after="0"/>
        <w:jc w:val="left"/>
        <w:textAlignment w:val="auto"/>
        <w:rPr>
          <w:lang w:val="en-US" w:eastAsia="zh-TW"/>
        </w:rPr>
      </w:pPr>
      <w:r w:rsidRPr="00120223">
        <w:rPr>
          <w:lang w:val="en-US" w:eastAsia="zh-TW"/>
        </w:rPr>
        <w:t>For unpaired spectrum, support a dedicated timer for timer-based active DL/UL BWP pair switching to the default DL/UL BWP pair</w:t>
      </w:r>
    </w:p>
    <w:p w14:paraId="36E3A67B"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starts the timer when it switches its active DL/UL BWP pair to a DL/UL BWP pair other than the default DL/UL BWP pair</w:t>
      </w:r>
    </w:p>
    <w:p w14:paraId="56768D3B"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restarts the timer to the initial value when it successfully decodes a DCI to schedule PDSCH(s) in its active DL/UL BWP pair</w:t>
      </w:r>
    </w:p>
    <w:p w14:paraId="1D14F464" w14:textId="77777777" w:rsidR="00601821" w:rsidRPr="00120223" w:rsidRDefault="00601821" w:rsidP="00601821">
      <w:pPr>
        <w:numPr>
          <w:ilvl w:val="2"/>
          <w:numId w:val="42"/>
        </w:numPr>
        <w:overflowPunct/>
        <w:autoSpaceDE/>
        <w:autoSpaceDN/>
        <w:adjustRightInd/>
        <w:spacing w:after="0"/>
        <w:jc w:val="left"/>
        <w:textAlignment w:val="auto"/>
        <w:rPr>
          <w:lang w:val="en-US" w:eastAsia="zh-TW"/>
        </w:rPr>
      </w:pPr>
      <w:r w:rsidRPr="00120223">
        <w:rPr>
          <w:lang w:val="en-US" w:eastAsia="zh-TW"/>
        </w:rPr>
        <w:t>FFS other cases</w:t>
      </w:r>
    </w:p>
    <w:p w14:paraId="47F05FA4" w14:textId="77777777" w:rsidR="00601821" w:rsidRPr="00120223" w:rsidRDefault="00601821" w:rsidP="00601821">
      <w:pPr>
        <w:numPr>
          <w:ilvl w:val="1"/>
          <w:numId w:val="42"/>
        </w:numPr>
        <w:overflowPunct/>
        <w:autoSpaceDE/>
        <w:autoSpaceDN/>
        <w:adjustRightInd/>
        <w:spacing w:after="0"/>
        <w:ind w:left="1434" w:hanging="357"/>
        <w:jc w:val="left"/>
        <w:textAlignment w:val="auto"/>
        <w:rPr>
          <w:lang w:val="en-US" w:eastAsia="zh-TW"/>
        </w:rPr>
      </w:pPr>
      <w:r w:rsidRPr="00120223">
        <w:rPr>
          <w:lang w:val="en-US" w:eastAsia="zh-TW"/>
        </w:rPr>
        <w:t>A UE switches its active DL/UL BWP pair to the default DL/UL BWP pair when the timer expires</w:t>
      </w:r>
    </w:p>
    <w:p w14:paraId="6B920312" w14:textId="77777777" w:rsidR="00601821" w:rsidRPr="00120223" w:rsidRDefault="00601821" w:rsidP="00601821">
      <w:pPr>
        <w:numPr>
          <w:ilvl w:val="2"/>
          <w:numId w:val="42"/>
        </w:numPr>
        <w:overflowPunct/>
        <w:autoSpaceDE/>
        <w:autoSpaceDN/>
        <w:adjustRightInd/>
        <w:jc w:val="left"/>
        <w:textAlignment w:val="auto"/>
        <w:rPr>
          <w:lang w:val="en-US" w:eastAsia="zh-TW"/>
        </w:rPr>
      </w:pPr>
      <w:r w:rsidRPr="00120223">
        <w:rPr>
          <w:lang w:val="en-US" w:eastAsia="zh-TW"/>
        </w:rPr>
        <w:t>FFS other conditions (e.g. interaction with DRX timer)</w:t>
      </w:r>
    </w:p>
    <w:p w14:paraId="5B8CCA57" w14:textId="77777777" w:rsidR="00601821" w:rsidRPr="00120223" w:rsidRDefault="00601821" w:rsidP="00601821">
      <w:pPr>
        <w:numPr>
          <w:ilvl w:val="0"/>
          <w:numId w:val="42"/>
        </w:numPr>
        <w:overflowPunct/>
        <w:autoSpaceDE/>
        <w:autoSpaceDN/>
        <w:adjustRightInd/>
        <w:jc w:val="left"/>
        <w:textAlignment w:val="auto"/>
        <w:rPr>
          <w:lang w:val="en-US" w:eastAsia="zh-TW"/>
        </w:rPr>
      </w:pPr>
      <w:r w:rsidRPr="00120223">
        <w:rPr>
          <w:lang w:val="en-US" w:eastAsia="zh-TW"/>
        </w:rPr>
        <w:t>FFS the range and granularity of the timer</w:t>
      </w:r>
    </w:p>
    <w:p w14:paraId="7A898D3D" w14:textId="77777777" w:rsidR="00601821" w:rsidRDefault="00601821" w:rsidP="007E3DBE">
      <w:pPr>
        <w:rPr>
          <w:rFonts w:ascii="Times New Roman" w:eastAsia="Times New Roman" w:hAnsi="Times New Roman"/>
          <w:highlight w:val="green"/>
          <w:lang w:eastAsia="ko-KR"/>
        </w:rPr>
      </w:pPr>
    </w:p>
    <w:p w14:paraId="72336E3A" w14:textId="21C973D1" w:rsidR="007E3DBE" w:rsidRPr="00675624" w:rsidRDefault="007E3DBE" w:rsidP="00925824">
      <w:pPr>
        <w:ind w:firstLine="567"/>
        <w:rPr>
          <w:rFonts w:ascii="Times New Roman" w:eastAsia="Times New Roman" w:hAnsi="Times New Roman"/>
          <w:lang w:eastAsia="ko-KR"/>
        </w:rPr>
      </w:pPr>
      <w:r w:rsidRPr="00675624">
        <w:rPr>
          <w:rFonts w:ascii="Times New Roman" w:eastAsia="Times New Roman" w:hAnsi="Times New Roman"/>
          <w:highlight w:val="green"/>
          <w:lang w:eastAsia="ko-KR"/>
        </w:rPr>
        <w:t>Agreements</w:t>
      </w:r>
      <w:r w:rsidRPr="00675624">
        <w:rPr>
          <w:rFonts w:ascii="Times New Roman" w:eastAsia="Times New Roman" w:hAnsi="Times New Roman"/>
          <w:lang w:eastAsia="ko-KR"/>
        </w:rPr>
        <w:t>:</w:t>
      </w:r>
    </w:p>
    <w:p w14:paraId="3A189B5C" w14:textId="77777777" w:rsidR="007E3DBE" w:rsidRPr="00675624" w:rsidRDefault="007E3DBE" w:rsidP="007E3DBE">
      <w:pPr>
        <w:pStyle w:val="ListParagraph"/>
        <w:numPr>
          <w:ilvl w:val="0"/>
          <w:numId w:val="41"/>
        </w:numPr>
        <w:overflowPunct/>
        <w:autoSpaceDE/>
        <w:autoSpaceDN/>
        <w:adjustRightInd/>
        <w:spacing w:after="0"/>
        <w:contextualSpacing w:val="0"/>
        <w:jc w:val="left"/>
        <w:textAlignment w:val="auto"/>
        <w:rPr>
          <w:rFonts w:ascii="Times New Roman" w:hAnsi="Times New Roman"/>
          <w:lang w:eastAsia="ko-KR"/>
        </w:rPr>
      </w:pPr>
      <w:r w:rsidRPr="00675624">
        <w:rPr>
          <w:rFonts w:ascii="Times New Roman" w:hAnsi="Times New Roman"/>
          <w:lang w:eastAsia="ko-KR"/>
        </w:rPr>
        <w:t>UE is not required to perform RLM measurements outside the active DL BWP</w:t>
      </w:r>
    </w:p>
    <w:p w14:paraId="5D0CEEAA" w14:textId="77777777" w:rsidR="007E3DBE" w:rsidRDefault="007E3DBE" w:rsidP="007E3DBE">
      <w:pPr>
        <w:pStyle w:val="ListParagraph"/>
        <w:numPr>
          <w:ilvl w:val="1"/>
          <w:numId w:val="41"/>
        </w:numPr>
        <w:overflowPunct/>
        <w:autoSpaceDE/>
        <w:autoSpaceDN/>
        <w:adjustRightInd/>
        <w:spacing w:after="0"/>
        <w:contextualSpacing w:val="0"/>
        <w:jc w:val="left"/>
        <w:textAlignment w:val="auto"/>
        <w:rPr>
          <w:rFonts w:ascii="Times New Roman" w:hAnsi="Times New Roman"/>
          <w:lang w:eastAsia="ko-KR"/>
        </w:rPr>
      </w:pPr>
      <w:r w:rsidRPr="00675624">
        <w:rPr>
          <w:rFonts w:ascii="Times New Roman" w:hAnsi="Times New Roman"/>
          <w:lang w:eastAsia="ko-KR"/>
        </w:rPr>
        <w:t xml:space="preserve">Note: RAN4 is discussing RLM requirements and need for measurement gaps. </w:t>
      </w:r>
    </w:p>
    <w:p w14:paraId="311C0E2A" w14:textId="77777777" w:rsidR="00BB6624" w:rsidRPr="00BB6624" w:rsidRDefault="00BB6624" w:rsidP="00BB6624"/>
    <w:p w14:paraId="721372F6" w14:textId="3C35B098" w:rsidR="00B35A27" w:rsidRDefault="00B35A27" w:rsidP="00162123">
      <w:pPr>
        <w:pStyle w:val="Heading1"/>
      </w:pPr>
      <w:r>
        <w:t>BWP impact on RLM</w:t>
      </w:r>
    </w:p>
    <w:p w14:paraId="4BC2D909" w14:textId="17557372" w:rsidR="00413874" w:rsidRDefault="00413874" w:rsidP="00B35A27">
      <w:r>
        <w:t>In RAN2#99-bis, the following has been agreed:</w:t>
      </w:r>
    </w:p>
    <w:p w14:paraId="7DBAC165" w14:textId="717FED87" w:rsidR="00413874" w:rsidRDefault="00413874" w:rsidP="00925824">
      <w:pPr>
        <w:pStyle w:val="ListParagraph"/>
        <w:numPr>
          <w:ilvl w:val="0"/>
          <w:numId w:val="51"/>
        </w:numPr>
      </w:pPr>
      <w:r>
        <w:t>a/ We leave to RAN1 to conclude how the IS/OOS indications are derived;</w:t>
      </w:r>
    </w:p>
    <w:p w14:paraId="41CC95EE" w14:textId="0FAB59FB" w:rsidR="00413874" w:rsidRDefault="00413874" w:rsidP="00925824">
      <w:pPr>
        <w:pStyle w:val="ListParagraph"/>
        <w:numPr>
          <w:ilvl w:val="0"/>
          <w:numId w:val="51"/>
        </w:numPr>
      </w:pPr>
      <w:r>
        <w:t>b/ RRC timers and counters related to RLM are not reset when the active BWP is changed.</w:t>
      </w:r>
    </w:p>
    <w:p w14:paraId="60E3CE36" w14:textId="3CC30E03" w:rsidR="008026A7" w:rsidRDefault="00413874" w:rsidP="00B35A27">
      <w:r>
        <w:t>In other words, regardless of what happens in the lower layers, a change in active BWP does not lead to any changes to RLF counters (N310, N311) and timers (T310 and T311</w:t>
      </w:r>
      <w:r w:rsidR="008026A7">
        <w:t>)</w:t>
      </w:r>
      <w:r>
        <w:t xml:space="preserve">. Also, RLM is primarily decided in RAN1, i.e., how the UE derives IS/OOS events upon changes of BPW. </w:t>
      </w:r>
    </w:p>
    <w:p w14:paraId="084BBBB1" w14:textId="61F182D6" w:rsidR="00413874" w:rsidRDefault="008026A7" w:rsidP="00925824">
      <w:pPr>
        <w:pStyle w:val="ListParagraph"/>
        <w:numPr>
          <w:ilvl w:val="0"/>
          <w:numId w:val="49"/>
        </w:numPr>
      </w:pPr>
      <w:r>
        <w:t xml:space="preserve">While one could say that there are no remaining open issues concerning the impact of the BWP concept to RLF triggering, </w:t>
      </w:r>
      <w:r w:rsidR="00413874">
        <w:t>as in RLM is configurable</w:t>
      </w:r>
      <w:r>
        <w:t xml:space="preserve"> in NR</w:t>
      </w:r>
      <w:r w:rsidR="00413874">
        <w:t xml:space="preserve">, configuration aspects need to be </w:t>
      </w:r>
      <w:r>
        <w:t xml:space="preserve">discussed </w:t>
      </w:r>
      <w:r w:rsidR="00413874">
        <w:t>in RAN2.</w:t>
      </w:r>
      <w:r>
        <w:t xml:space="preserve"> D</w:t>
      </w:r>
      <w:r w:rsidR="00413874">
        <w:t xml:space="preserve">ifferent from LTE, RLM parameters need to be configured by RRC. At least in RRC_CONNECTED, the main RAN2 aspects related to the BWP impact on RLM are the following: </w:t>
      </w:r>
      <w:r>
        <w:t xml:space="preserve">Issue 1) </w:t>
      </w:r>
      <w:r w:rsidR="00413874">
        <w:t xml:space="preserve">Whether the RLM configuration </w:t>
      </w:r>
      <w:r>
        <w:t xml:space="preserve">(for a given UE) </w:t>
      </w:r>
      <w:r w:rsidR="00413874">
        <w:t>will be provided per BWP</w:t>
      </w:r>
      <w:r>
        <w:t xml:space="preserve"> or for all BWPs</w:t>
      </w:r>
      <w:r w:rsidR="00413874">
        <w:t>;</w:t>
      </w:r>
    </w:p>
    <w:p w14:paraId="39C6E56B" w14:textId="49E0BC22" w:rsidR="00413874" w:rsidRDefault="008026A7" w:rsidP="00925824">
      <w:pPr>
        <w:pStyle w:val="ListParagraph"/>
        <w:numPr>
          <w:ilvl w:val="0"/>
          <w:numId w:val="49"/>
        </w:numPr>
      </w:pPr>
      <w:r>
        <w:t>Issue 2) W</w:t>
      </w:r>
      <w:r w:rsidR="00413874">
        <w:t xml:space="preserve">hether a change in active BWP will also lead to a change in </w:t>
      </w:r>
      <w:r>
        <w:t>the RLM configuration</w:t>
      </w:r>
      <w:r w:rsidR="00413874">
        <w:t>;</w:t>
      </w:r>
    </w:p>
    <w:p w14:paraId="0FAAEDC0" w14:textId="1D38B52E" w:rsidR="008026A7" w:rsidRDefault="008026A7" w:rsidP="00B35A27">
      <w:r>
        <w:t xml:space="preserve">According to the RAN1 requirement of only performing RLM in the active BWP, a possible solution for </w:t>
      </w:r>
      <w:r w:rsidR="00FC136E">
        <w:t xml:space="preserve">the </w:t>
      </w:r>
      <w:r>
        <w:t>issue</w:t>
      </w:r>
      <w:r w:rsidR="00FC136E">
        <w:t>s above</w:t>
      </w:r>
      <w:r>
        <w:t xml:space="preserve"> is to </w:t>
      </w:r>
      <w:r w:rsidRPr="00925824">
        <w:rPr>
          <w:b/>
        </w:rPr>
        <w:t>provide the UE with an RLM configuration per BWP and, upon the activation of any of them (either timer- or DCI-based), the UE changes the RLM parameters</w:t>
      </w:r>
      <w:r>
        <w:t xml:space="preserve"> e.g. the RLM resources the UE monitors. Notice that according to RAN2 agreement, RLF counters generated by RLM to be compared with N310/N311 are not reset</w:t>
      </w:r>
      <w:r w:rsidR="00FC136E">
        <w:t xml:space="preserve"> (the same for the timers T310 and T311).</w:t>
      </w:r>
    </w:p>
    <w:p w14:paraId="60D1D978" w14:textId="00896E33" w:rsidR="00FC136E" w:rsidRDefault="00FC136E" w:rsidP="00FC136E">
      <w:r>
        <w:lastRenderedPageBreak/>
        <w:t xml:space="preserve">Another possibility could be to re-configure the RLM parameters via RRC every time the UE’s active BWP is switched. The consequence would be that in the case of a DCI-based switch, every DCI signalling will be followed by an RRC re-configuration, which defeats the purpose of defining a DCI signalling for the switch (otherwise we could have defined the BWP switch to be done via RRC). In addition to that, a timer-based switch followed by an RRC re-configuration could be cumbersome and lead to state mismatches. </w:t>
      </w:r>
    </w:p>
    <w:p w14:paraId="5254D58B" w14:textId="7724CFCA" w:rsidR="00FC136E" w:rsidRDefault="00FC136E" w:rsidP="00FC136E">
      <w:r>
        <w:t>Based on this quick analysis, the following proposal seems to be a direct consequence of the RAN1 agreement:</w:t>
      </w:r>
    </w:p>
    <w:p w14:paraId="7DEB21F0" w14:textId="7720CE8A" w:rsidR="008026A7" w:rsidRDefault="00FC136E" w:rsidP="00B35A27">
      <w:pPr>
        <w:pStyle w:val="Proposal"/>
      </w:pPr>
      <w:r>
        <w:t xml:space="preserve">The network provides the UE with RLM configuration per configured BWP. Upon </w:t>
      </w:r>
      <w:r w:rsidRPr="00FC136E">
        <w:t xml:space="preserve">the activation of any of </w:t>
      </w:r>
      <w:r>
        <w:t xml:space="preserve">BWP </w:t>
      </w:r>
      <w:r w:rsidRPr="00FC136E">
        <w:t>(either timer- or DCI-based), the UE changes the RLM parameters</w:t>
      </w:r>
      <w:r>
        <w:t xml:space="preserve"> according to its BWP configuration.</w:t>
      </w:r>
    </w:p>
    <w:p w14:paraId="51BD6F68" w14:textId="77777777" w:rsidR="00266FB8" w:rsidRDefault="00266FB8" w:rsidP="00B35A27"/>
    <w:p w14:paraId="4156E18D" w14:textId="3B4E9BD8" w:rsidR="003544F3" w:rsidRDefault="0039477B" w:rsidP="00B35A27">
      <w:r>
        <w:t xml:space="preserve">Although </w:t>
      </w:r>
      <w:r w:rsidR="00413B99">
        <w:t>this is more on</w:t>
      </w:r>
      <w:r>
        <w:t xml:space="preserve"> RA</w:t>
      </w:r>
      <w:r w:rsidR="00413B99">
        <w:t>N1 territory, there are</w:t>
      </w:r>
      <w:r>
        <w:t xml:space="preserve"> impact</w:t>
      </w:r>
      <w:r w:rsidR="00413B99">
        <w:t>s RRC configuration of the</w:t>
      </w:r>
      <w:r>
        <w:t xml:space="preserve"> RLM RS</w:t>
      </w:r>
      <w:r w:rsidR="00413B99">
        <w:t>. As agreed in RAN1, either SSB or</w:t>
      </w:r>
      <w:r w:rsidR="00740231">
        <w:t xml:space="preserve"> CSI-RS </w:t>
      </w:r>
      <w:r w:rsidR="00413874">
        <w:t xml:space="preserve">resources </w:t>
      </w:r>
      <w:r w:rsidR="00413B99">
        <w:t>or both can be configured as RLM RS and there can be at most X RLM RS configured for the UE.</w:t>
      </w:r>
      <w:r w:rsidR="00955CE2">
        <w:t xml:space="preserve"> </w:t>
      </w:r>
      <w:r w:rsidR="001018F6">
        <w:t>Also, it has been agreed that the UE in rel-15 can be configured with more than one BWP but the UE has only one active DL BWP at a time.</w:t>
      </w:r>
      <w:r w:rsidR="00601821">
        <w:t xml:space="preserve"> Also, it has been agreed that the UE can switch from its active BWP to a default BWP upon the expiry of a timer associated to the BWP. </w:t>
      </w:r>
    </w:p>
    <w:p w14:paraId="5A8A8D08" w14:textId="09352D01" w:rsidR="003544F3" w:rsidRDefault="00601821" w:rsidP="00B35A27">
      <w:r>
        <w:t xml:space="preserve">As the UE is expected to monitor its RLM-RS only in its active BWP, the network needs to provide the RLM-RS in </w:t>
      </w:r>
      <w:r w:rsidR="00413874">
        <w:t xml:space="preserve">each </w:t>
      </w:r>
      <w:r w:rsidR="008026A7">
        <w:t xml:space="preserve">possible BWP that could become an </w:t>
      </w:r>
      <w:r>
        <w:t>active BWP</w:t>
      </w:r>
      <w:r w:rsidR="008026A7">
        <w:t xml:space="preserve"> otherwise RRC signalling would be required every time the UE switches its active BWP</w:t>
      </w:r>
      <w:r>
        <w:t>. Also, the UE will switch from its active BWP to the default BWP if the timer associated to switching to another BWP expires. In order to ensure that the UE has a relevant RLM-RS to monitor in the default BWP, the network should include the RLM-RS in the default BWP as well. When the UE has a successful connection in its active BWP (</w:t>
      </w:r>
      <w:r w:rsidRPr="00120223">
        <w:rPr>
          <w:lang w:val="en-US" w:eastAsia="zh-TW"/>
        </w:rPr>
        <w:t>successfully decodes a DCI to schedule PDSCH(s) in its active DL BWP</w:t>
      </w:r>
      <w:r>
        <w:t xml:space="preserve">), it monitors only the RLM-RS present in the active BWP. When the </w:t>
      </w:r>
      <w:r w:rsidR="003544F3">
        <w:t>timer associated to BWP switching expires, the UE falls back to default BWP and starts monitoring the RLM-RS present in the default BWP.</w:t>
      </w:r>
    </w:p>
    <w:p w14:paraId="43F6E3B7" w14:textId="77777777" w:rsidR="003544F3" w:rsidRDefault="003544F3" w:rsidP="003544F3">
      <w:pPr>
        <w:pStyle w:val="Observation"/>
      </w:pPr>
      <w:r>
        <w:t>A UE can be configured with at most one active DL BWP in rel-15.</w:t>
      </w:r>
    </w:p>
    <w:p w14:paraId="718AB8D2" w14:textId="77777777" w:rsidR="003544F3" w:rsidRDefault="003544F3" w:rsidP="003544F3">
      <w:pPr>
        <w:pStyle w:val="Observation"/>
      </w:pPr>
      <w:r>
        <w:t>The UE is not required to perform RLM measurements outside its active DL BWP.</w:t>
      </w:r>
    </w:p>
    <w:p w14:paraId="71E14C38" w14:textId="45E56396" w:rsidR="003544F3" w:rsidRDefault="003544F3" w:rsidP="003544F3">
      <w:pPr>
        <w:pStyle w:val="Proposal"/>
      </w:pPr>
      <w:r>
        <w:t xml:space="preserve">The UE needs to be configured with RLM-RS in </w:t>
      </w:r>
      <w:r w:rsidR="008026A7">
        <w:t xml:space="preserve">all configured </w:t>
      </w:r>
      <w:r>
        <w:t>BWP</w:t>
      </w:r>
      <w:r w:rsidR="008026A7">
        <w:t>s</w:t>
      </w:r>
      <w:r>
        <w:t xml:space="preserve"> and the default BWP. The UE monitors only RLM-RSs in its active BWP when it has a successful connection in the active BWP (</w:t>
      </w:r>
      <w:r w:rsidRPr="00120223">
        <w:rPr>
          <w:lang w:val="en-US" w:eastAsia="zh-TW"/>
        </w:rPr>
        <w:t>successfully decodes a DCI to schedule PDSCH(s) in its active DL BWP</w:t>
      </w:r>
      <w:r>
        <w:t xml:space="preserve">). The UE monitors only RLM-RSs in its default BWP when the timer associated to the BWP switching expires and the UE starts to monitor the default BWP.  </w:t>
      </w:r>
    </w:p>
    <w:p w14:paraId="4220CE29" w14:textId="1347D77C" w:rsidR="006F4EEA" w:rsidRDefault="006F4EEA" w:rsidP="006F4EEA">
      <w:r>
        <w:t xml:space="preserve">In another contribution </w:t>
      </w:r>
      <w:r w:rsidR="001F0C35">
        <w:t xml:space="preserve">[1] </w:t>
      </w:r>
      <w:r>
        <w:t xml:space="preserve">we have discussed whether RLM and beam failure monitoring resources should be assumed by RAN2 to be the same. If that is a common understanding, at least P1 would automatically be agreed as that this the current ASN.1 scheme for beam failure monitoring resource configurations, already captured in the current version of the specifications. Currently, the IE </w:t>
      </w:r>
      <w:r w:rsidRPr="006F4EEA">
        <w:rPr>
          <w:i/>
        </w:rPr>
        <w:t>BeamFailureDetectionConfig</w:t>
      </w:r>
      <w:r>
        <w:t xml:space="preserve"> where resources are configured, are defined per BWP. </w:t>
      </w:r>
    </w:p>
    <w:p w14:paraId="4CB7EF9C" w14:textId="58FBD919" w:rsidR="00314CD1" w:rsidRDefault="001F0C35" w:rsidP="00B35A27">
      <w:r>
        <w:t xml:space="preserve">Another issue is whether when </w:t>
      </w:r>
      <w:r w:rsidR="003544F3">
        <w:t xml:space="preserve">the UE switches from its active BWP to its default BWP the UE has set the RLF related </w:t>
      </w:r>
      <w:r w:rsidR="00707016">
        <w:t xml:space="preserve">IS/OOS </w:t>
      </w:r>
      <w:r w:rsidR="003544F3">
        <w:t>counters</w:t>
      </w:r>
      <w:r w:rsidR="00707016">
        <w:t xml:space="preserve"> and timers</w:t>
      </w:r>
      <w:r>
        <w:t xml:space="preserve">. There </w:t>
      </w:r>
      <w:r w:rsidR="003544F3">
        <w:t>can be different ways to handle the impact of changing the RLM-RS (i.e. changing the monitored RLM-RS from active BWP to default BWP)</w:t>
      </w:r>
      <w:r w:rsidR="00314CD1">
        <w:t>.</w:t>
      </w:r>
    </w:p>
    <w:p w14:paraId="1936EED2" w14:textId="7A31F36D" w:rsidR="00707016" w:rsidRDefault="00266FB8" w:rsidP="00925824">
      <w:pPr>
        <w:pStyle w:val="ListParagraph"/>
        <w:numPr>
          <w:ilvl w:val="0"/>
          <w:numId w:val="43"/>
        </w:numPr>
      </w:pPr>
      <w:r>
        <w:t>Alternative</w:t>
      </w:r>
      <w:r w:rsidR="00707016">
        <w:t xml:space="preserve">-1: </w:t>
      </w:r>
      <w:r w:rsidR="00314CD1">
        <w:t>The IS</w:t>
      </w:r>
      <w:r w:rsidR="00707016">
        <w:t xml:space="preserve">/OOS counters are not reset and the timers associated to RLF are also not reset. The UE continues the RLF related procedure as if there is no change. This alternative is </w:t>
      </w:r>
      <w:r w:rsidR="003C19CE">
        <w:t>handier</w:t>
      </w:r>
      <w:r w:rsidR="00707016">
        <w:t xml:space="preserve"> when the network is transmitting RLM-RSs using similar beamformers in both active and default BWPs and the frequency specific fading is not significant.  </w:t>
      </w:r>
    </w:p>
    <w:p w14:paraId="3EA124D4" w14:textId="2F605B98" w:rsidR="003C19CE" w:rsidRDefault="00707016" w:rsidP="00925824">
      <w:pPr>
        <w:pStyle w:val="ListParagraph"/>
        <w:numPr>
          <w:ilvl w:val="0"/>
          <w:numId w:val="43"/>
        </w:numPr>
      </w:pPr>
      <w:r>
        <w:t xml:space="preserve">Alternative-2: The UE resets </w:t>
      </w:r>
      <w:r w:rsidR="003C19CE">
        <w:t xml:space="preserve">both, </w:t>
      </w:r>
      <w:r>
        <w:t>the IS/OOS related counters</w:t>
      </w:r>
      <w:r w:rsidR="003C19CE">
        <w:t xml:space="preserve"> and the RLF related timers,</w:t>
      </w:r>
      <w:r>
        <w:t xml:space="preserve"> upon changing the BWP from active BWP to </w:t>
      </w:r>
      <w:r w:rsidR="003C19CE">
        <w:t>default BWP. This alternative is handier when the network is transmitting RLM-RSs using different beamformers in both active and default BWPs and/or the frequency specific fading is significantly affective the RSRP values.</w:t>
      </w:r>
    </w:p>
    <w:p w14:paraId="7825C1BF" w14:textId="70E4A08A" w:rsidR="003C19CE" w:rsidRDefault="003C19CE" w:rsidP="00925824">
      <w:pPr>
        <w:pStyle w:val="ListParagraph"/>
        <w:numPr>
          <w:ilvl w:val="0"/>
          <w:numId w:val="43"/>
        </w:numPr>
      </w:pPr>
      <w:r>
        <w:t>Alternative-3: Network could control how the BWP changing affects the RLF related timers/counters i.e. whether the UE should perform resetting of these counters/timers or not. This alternative is beneficial in adjusting to different scenarios differently.</w:t>
      </w:r>
    </w:p>
    <w:p w14:paraId="21B601F7" w14:textId="77777777" w:rsidR="003C19CE" w:rsidRDefault="003C19CE" w:rsidP="00B35A27">
      <w:r>
        <w:t>As the alternative-3 provides the flexibility to the network and avoids unnecessary RLF declaration is some scenarios, it is proposed to include a flag to indicate whether the UE should reset the RLF related timers and counters upon switching from active BWP to default BWP.</w:t>
      </w:r>
      <w:r w:rsidR="00601821">
        <w:t xml:space="preserve"> </w:t>
      </w:r>
    </w:p>
    <w:p w14:paraId="4C02B15A" w14:textId="7E5CC1E8" w:rsidR="006F4EEA" w:rsidRDefault="003C19CE" w:rsidP="001F0C35">
      <w:pPr>
        <w:pStyle w:val="Proposal"/>
      </w:pPr>
      <w:r>
        <w:lastRenderedPageBreak/>
        <w:t xml:space="preserve">The network can configure whether the UE should reset the RLF related timers and counters upon switching from active BWP to default BWP.   </w:t>
      </w:r>
    </w:p>
    <w:p w14:paraId="174C745A" w14:textId="77777777" w:rsidR="00C01F33" w:rsidRPr="00CE0424" w:rsidRDefault="00C01F33" w:rsidP="00CE0424">
      <w:pPr>
        <w:pStyle w:val="Heading1"/>
      </w:pPr>
      <w:r w:rsidRPr="00CE0424">
        <w:t>Conclusion</w:t>
      </w:r>
    </w:p>
    <w:p w14:paraId="0A1F4FD4" w14:textId="77777777" w:rsidR="006B75CC" w:rsidRDefault="006B75CC" w:rsidP="006B75CC">
      <w:pPr>
        <w:pStyle w:val="BodyText"/>
        <w:rPr>
          <w:noProof/>
        </w:rPr>
      </w:pPr>
      <w:bookmarkStart w:id="2" w:name="_In-sequence_SDU_delivery"/>
      <w:bookmarkEnd w:id="2"/>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054EC46" w14:textId="77777777" w:rsidR="003C19CE" w:rsidRDefault="003C19CE" w:rsidP="00925824">
      <w:pPr>
        <w:pStyle w:val="Observation"/>
        <w:numPr>
          <w:ilvl w:val="0"/>
          <w:numId w:val="45"/>
        </w:numPr>
      </w:pPr>
      <w:r>
        <w:t>A UE can be configured with at most one active DL BWP in rel-15.</w:t>
      </w:r>
    </w:p>
    <w:p w14:paraId="04F92CD3" w14:textId="77777777" w:rsidR="003C19CE" w:rsidRDefault="003C19CE" w:rsidP="003C19CE">
      <w:pPr>
        <w:pStyle w:val="Observation"/>
      </w:pPr>
      <w:r>
        <w:t>The UE is not required to perform RLM measurements outside its active DL BWP.</w:t>
      </w:r>
    </w:p>
    <w:p w14:paraId="2AFBA5B0" w14:textId="77777777" w:rsidR="006B75CC" w:rsidRDefault="006B75CC" w:rsidP="006B75CC">
      <w:pPr>
        <w:pStyle w:val="BodyText"/>
        <w:rPr>
          <w:b/>
          <w:bCs/>
        </w:rPr>
      </w:pPr>
      <w:r>
        <w:rPr>
          <w:b/>
          <w:bCs/>
        </w:rPr>
        <w:fldChar w:fldCharType="end"/>
      </w:r>
    </w:p>
    <w:p w14:paraId="622D8665" w14:textId="1B9C3BA0" w:rsidR="006B75CC" w:rsidRDefault="006B75CC" w:rsidP="006B75C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B753C4D" w14:textId="2B830E01" w:rsidR="001F0C35" w:rsidRDefault="001F0C35" w:rsidP="001F0C35">
      <w:pPr>
        <w:pStyle w:val="Proposal"/>
        <w:numPr>
          <w:ilvl w:val="0"/>
          <w:numId w:val="46"/>
        </w:numPr>
        <w:tabs>
          <w:tab w:val="clear" w:pos="1304"/>
          <w:tab w:val="clear" w:pos="1701"/>
          <w:tab w:val="num" w:pos="1710"/>
        </w:tabs>
        <w:ind w:left="1710" w:hanging="1710"/>
      </w:pPr>
      <w:r>
        <w:t xml:space="preserve">The network provides the UE with RLM configuration per configured BWP. Upon </w:t>
      </w:r>
      <w:r w:rsidRPr="00FC136E">
        <w:t xml:space="preserve">the activation of any of </w:t>
      </w:r>
      <w:r>
        <w:t xml:space="preserve">BWP </w:t>
      </w:r>
      <w:r w:rsidRPr="00FC136E">
        <w:t>(either timer- or DCI-based), the UE changes the RLM parameters</w:t>
      </w:r>
      <w:r>
        <w:t xml:space="preserve"> according to its BWP configuration.</w:t>
      </w:r>
    </w:p>
    <w:p w14:paraId="1701E6CF" w14:textId="6908BA36" w:rsidR="001F0C35" w:rsidRDefault="001F0C35" w:rsidP="001F0C35">
      <w:pPr>
        <w:pStyle w:val="Proposal"/>
        <w:numPr>
          <w:ilvl w:val="0"/>
          <w:numId w:val="46"/>
        </w:numPr>
        <w:tabs>
          <w:tab w:val="clear" w:pos="1304"/>
          <w:tab w:val="clear" w:pos="1701"/>
          <w:tab w:val="num" w:pos="1710"/>
        </w:tabs>
        <w:ind w:left="1710" w:hanging="1710"/>
      </w:pPr>
      <w:r>
        <w:t>The UE needs to be configured with RLM-RS in all configured BWPs and the default BWP. The UE monitors only RLM-RSs in its active BWP when it has a successful connection in the active BWP (</w:t>
      </w:r>
      <w:r w:rsidRPr="001F0C35">
        <w:rPr>
          <w:lang w:val="en-US" w:eastAsia="zh-TW"/>
        </w:rPr>
        <w:t>successfully decodes a DCI to schedule PDSCH(s) in its active DL BWP</w:t>
      </w:r>
      <w:r>
        <w:t xml:space="preserve">). The UE monitors only RLM-RSs in its default BWP when the timer associated to the BWP switching expires and the UE starts to monitor the default BWP.  </w:t>
      </w:r>
    </w:p>
    <w:p w14:paraId="35EAE5A8" w14:textId="5F9E16CF" w:rsidR="001F0C35" w:rsidRDefault="001F0C35" w:rsidP="001F0C35">
      <w:pPr>
        <w:pStyle w:val="Proposal"/>
      </w:pPr>
      <w:r>
        <w:t xml:space="preserve">The network can configure whether the UE should reset the RLF related timers and counters upon switching from active BWP to default BWP.   </w:t>
      </w:r>
    </w:p>
    <w:p w14:paraId="17599CF5" w14:textId="78623A0C" w:rsidR="006B75CC" w:rsidRPr="00D6648A" w:rsidRDefault="006B75CC" w:rsidP="001F0C35">
      <w:pPr>
        <w:pStyle w:val="Proposal"/>
        <w:numPr>
          <w:ilvl w:val="0"/>
          <w:numId w:val="0"/>
        </w:numPr>
        <w:tabs>
          <w:tab w:val="clear" w:pos="1701"/>
          <w:tab w:val="left" w:pos="1620"/>
        </w:tabs>
      </w:pPr>
      <w:r>
        <w:rPr>
          <w:b w:val="0"/>
          <w:bCs w:val="0"/>
        </w:rPr>
        <w:fldChar w:fldCharType="end"/>
      </w:r>
    </w:p>
    <w:p w14:paraId="14F3A2C3" w14:textId="77777777" w:rsidR="00F507D1" w:rsidRPr="00CE0424" w:rsidRDefault="00F507D1" w:rsidP="00CE0424">
      <w:pPr>
        <w:pStyle w:val="Heading1"/>
      </w:pPr>
      <w:r w:rsidRPr="00CE0424">
        <w:t>References</w:t>
      </w:r>
    </w:p>
    <w:p w14:paraId="61B7CDBB" w14:textId="3439711C" w:rsidR="005F3025" w:rsidRPr="00CE0424" w:rsidRDefault="00D854CE" w:rsidP="00D85E25">
      <w:pPr>
        <w:pStyle w:val="Reference"/>
      </w:pPr>
      <w:bookmarkStart w:id="3" w:name="_Ref174151459"/>
      <w:bookmarkStart w:id="4" w:name="_Ref189809556"/>
      <w:r w:rsidRPr="00D854CE">
        <w:t>R2-1802779</w:t>
      </w:r>
      <w:r w:rsidR="003521CB">
        <w:t xml:space="preserve">, </w:t>
      </w:r>
      <w:r w:rsidR="005F4A78" w:rsidRPr="005F4A78">
        <w:t>On RLM and beam failure monitoring resources</w:t>
      </w:r>
      <w:r w:rsidR="00D85E25" w:rsidRPr="00D85E25">
        <w:t>, Ericsson, 3GPP TSG-RAN WG2#101, Athens, Greece, 26th– 2nd March 2018.</w:t>
      </w:r>
    </w:p>
    <w:bookmarkEnd w:id="3"/>
    <w:bookmarkEnd w:id="4"/>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7A772" w14:textId="77777777" w:rsidR="00F97DF1" w:rsidRDefault="00F97DF1">
      <w:r>
        <w:separator/>
      </w:r>
    </w:p>
  </w:endnote>
  <w:endnote w:type="continuationSeparator" w:id="0">
    <w:p w14:paraId="34CE6FA4" w14:textId="77777777" w:rsidR="00F97DF1" w:rsidRDefault="00F97DF1">
      <w:r>
        <w:continuationSeparator/>
      </w:r>
    </w:p>
  </w:endnote>
  <w:endnote w:type="continuationNotice" w:id="1">
    <w:p w14:paraId="346A405D" w14:textId="77777777" w:rsidR="00F97DF1" w:rsidRDefault="00F9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5CC886C0" w:rsidR="00882919" w:rsidRDefault="008829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4D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D4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C44CB" w14:textId="77777777" w:rsidR="00F97DF1" w:rsidRDefault="00F97DF1">
      <w:r>
        <w:separator/>
      </w:r>
    </w:p>
  </w:footnote>
  <w:footnote w:type="continuationSeparator" w:id="0">
    <w:p w14:paraId="77F164F8" w14:textId="77777777" w:rsidR="00F97DF1" w:rsidRDefault="00F97DF1">
      <w:r>
        <w:continuationSeparator/>
      </w:r>
    </w:p>
  </w:footnote>
  <w:footnote w:type="continuationNotice" w:id="1">
    <w:p w14:paraId="6B7097CE" w14:textId="77777777" w:rsidR="00F97DF1" w:rsidRDefault="00F97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882919" w:rsidRDefault="008829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2D7BD8"/>
    <w:multiLevelType w:val="hybridMultilevel"/>
    <w:tmpl w:val="8EFCEE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373DC"/>
    <w:multiLevelType w:val="hybridMultilevel"/>
    <w:tmpl w:val="2FDC596A"/>
    <w:lvl w:ilvl="0" w:tplc="C5F6E3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4A4C46"/>
    <w:multiLevelType w:val="hybridMultilevel"/>
    <w:tmpl w:val="5866A6D2"/>
    <w:lvl w:ilvl="0" w:tplc="1E7CBD2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 w15:restartNumberingAfterBreak="0">
    <w:nsid w:val="61641207"/>
    <w:multiLevelType w:val="hybridMultilevel"/>
    <w:tmpl w:val="1DE649BA"/>
    <w:lvl w:ilvl="0" w:tplc="C5F6E3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121624"/>
    <w:multiLevelType w:val="hybridMultilevel"/>
    <w:tmpl w:val="5C20935A"/>
    <w:lvl w:ilvl="0" w:tplc="C5F6E3FE">
      <w:numFmt w:val="bullet"/>
      <w:lvlText w:val="-"/>
      <w:lvlJc w:val="left"/>
      <w:pPr>
        <w:ind w:left="720" w:hanging="360"/>
      </w:pPr>
      <w:rPr>
        <w:rFonts w:ascii="Arial" w:eastAsiaTheme="minorEastAsia" w:hAnsi="Arial" w:cs="Arial" w:hint="default"/>
      </w:rPr>
    </w:lvl>
    <w:lvl w:ilvl="1" w:tplc="7B8AF980">
      <w:numFmt w:val="bullet"/>
      <w:lvlText w:val=""/>
      <w:lvlJc w:val="left"/>
      <w:pPr>
        <w:ind w:left="1440" w:hanging="360"/>
      </w:pPr>
      <w:rPr>
        <w:rFonts w:ascii="Wingdings" w:eastAsiaTheme="minorEastAsia"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1"/>
  </w:num>
  <w:num w:numId="4">
    <w:abstractNumId w:val="23"/>
  </w:num>
  <w:num w:numId="5">
    <w:abstractNumId w:val="18"/>
  </w:num>
  <w:num w:numId="6">
    <w:abstractNumId w:val="25"/>
  </w:num>
  <w:num w:numId="7">
    <w:abstractNumId w:val="33"/>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40"/>
  </w:num>
  <w:num w:numId="18">
    <w:abstractNumId w:val="43"/>
  </w:num>
  <w:num w:numId="19">
    <w:abstractNumId w:val="5"/>
  </w:num>
  <w:num w:numId="20">
    <w:abstractNumId w:val="21"/>
  </w:num>
  <w:num w:numId="21">
    <w:abstractNumId w:val="12"/>
  </w:num>
  <w:num w:numId="22">
    <w:abstractNumId w:val="21"/>
  </w:num>
  <w:num w:numId="23">
    <w:abstractNumId w:val="32"/>
  </w:num>
  <w:num w:numId="24">
    <w:abstractNumId w:val="9"/>
  </w:num>
  <w:num w:numId="25">
    <w:abstractNumId w:val="26"/>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8"/>
  </w:num>
  <w:num w:numId="30">
    <w:abstractNumId w:val="14"/>
  </w:num>
  <w:num w:numId="31">
    <w:abstractNumId w:val="24"/>
  </w:num>
  <w:num w:numId="32">
    <w:abstractNumId w:val="11"/>
  </w:num>
  <w:num w:numId="33">
    <w:abstractNumId w:val="16"/>
  </w:num>
  <w:num w:numId="34">
    <w:abstractNumId w:val="41"/>
  </w:num>
  <w:num w:numId="35">
    <w:abstractNumId w:val="21"/>
  </w:num>
  <w:num w:numId="36">
    <w:abstractNumId w:val="7"/>
  </w:num>
  <w:num w:numId="37">
    <w:abstractNumId w:val="13"/>
  </w:num>
  <w:num w:numId="38">
    <w:abstractNumId w:val="36"/>
  </w:num>
  <w:num w:numId="39">
    <w:abstractNumId w:val="8"/>
  </w:num>
  <w:num w:numId="40">
    <w:abstractNumId w:val="38"/>
  </w:num>
  <w:num w:numId="41">
    <w:abstractNumId w:val="39"/>
  </w:num>
  <w:num w:numId="42">
    <w:abstractNumId w:val="30"/>
  </w:num>
  <w:num w:numId="43">
    <w:abstractNumId w:val="22"/>
  </w:num>
  <w:num w:numId="44">
    <w:abstractNumId w:val="6"/>
  </w:num>
  <w:num w:numId="45">
    <w:abstractNumId w:val="29"/>
    <w:lvlOverride w:ilvl="0">
      <w:startOverride w:val="1"/>
    </w:lvlOverride>
  </w:num>
  <w:num w:numId="46">
    <w:abstractNumId w:val="21"/>
    <w:lvlOverride w:ilvl="0">
      <w:startOverride w:val="1"/>
    </w:lvlOverride>
  </w:num>
  <w:num w:numId="47">
    <w:abstractNumId w:val="17"/>
  </w:num>
  <w:num w:numId="48">
    <w:abstractNumId w:val="35"/>
  </w:num>
  <w:num w:numId="49">
    <w:abstractNumId w:val="37"/>
  </w:num>
  <w:num w:numId="50">
    <w:abstractNumId w:val="31"/>
  </w:num>
  <w:num w:numId="51">
    <w:abstractNumId w:val="42"/>
  </w:num>
  <w:num w:numId="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14F1"/>
    <w:rsid w:val="000325B8"/>
    <w:rsid w:val="00034C15"/>
    <w:rsid w:val="00035C20"/>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7E5F"/>
    <w:rsid w:val="0008036A"/>
    <w:rsid w:val="00081827"/>
    <w:rsid w:val="00081AE6"/>
    <w:rsid w:val="000855EB"/>
    <w:rsid w:val="00085B52"/>
    <w:rsid w:val="000866F2"/>
    <w:rsid w:val="0009009F"/>
    <w:rsid w:val="00091557"/>
    <w:rsid w:val="000924C1"/>
    <w:rsid w:val="000924F0"/>
    <w:rsid w:val="00093474"/>
    <w:rsid w:val="0009510F"/>
    <w:rsid w:val="0009764A"/>
    <w:rsid w:val="000A1B7B"/>
    <w:rsid w:val="000A56F2"/>
    <w:rsid w:val="000B2719"/>
    <w:rsid w:val="000B3A8F"/>
    <w:rsid w:val="000B4AB9"/>
    <w:rsid w:val="000B58C3"/>
    <w:rsid w:val="000B6117"/>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18F6"/>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2123"/>
    <w:rsid w:val="001643A8"/>
    <w:rsid w:val="00165017"/>
    <w:rsid w:val="001659C1"/>
    <w:rsid w:val="00173A8E"/>
    <w:rsid w:val="00176AD9"/>
    <w:rsid w:val="00177795"/>
    <w:rsid w:val="0018143F"/>
    <w:rsid w:val="00190AC1"/>
    <w:rsid w:val="00190D76"/>
    <w:rsid w:val="0019341A"/>
    <w:rsid w:val="00197DF9"/>
    <w:rsid w:val="001A1987"/>
    <w:rsid w:val="001A2564"/>
    <w:rsid w:val="001A456E"/>
    <w:rsid w:val="001A6173"/>
    <w:rsid w:val="001A6CBA"/>
    <w:rsid w:val="001B0D97"/>
    <w:rsid w:val="001B1675"/>
    <w:rsid w:val="001B5A5D"/>
    <w:rsid w:val="001C1CE5"/>
    <w:rsid w:val="001C3D2A"/>
    <w:rsid w:val="001C3E39"/>
    <w:rsid w:val="001C6495"/>
    <w:rsid w:val="001D51BA"/>
    <w:rsid w:val="001D6342"/>
    <w:rsid w:val="001D6D53"/>
    <w:rsid w:val="001E58E2"/>
    <w:rsid w:val="001E7AED"/>
    <w:rsid w:val="001F011C"/>
    <w:rsid w:val="001F0C35"/>
    <w:rsid w:val="001F3916"/>
    <w:rsid w:val="001F54C5"/>
    <w:rsid w:val="001F662C"/>
    <w:rsid w:val="001F7074"/>
    <w:rsid w:val="00200490"/>
    <w:rsid w:val="00201F3A"/>
    <w:rsid w:val="00203F96"/>
    <w:rsid w:val="002047D4"/>
    <w:rsid w:val="002069B2"/>
    <w:rsid w:val="00207FA3"/>
    <w:rsid w:val="00214DA8"/>
    <w:rsid w:val="00215423"/>
    <w:rsid w:val="002158FA"/>
    <w:rsid w:val="00220600"/>
    <w:rsid w:val="002224DB"/>
    <w:rsid w:val="00223FCB"/>
    <w:rsid w:val="002252C3"/>
    <w:rsid w:val="00225C54"/>
    <w:rsid w:val="002278A0"/>
    <w:rsid w:val="002304E1"/>
    <w:rsid w:val="002306C6"/>
    <w:rsid w:val="00230765"/>
    <w:rsid w:val="00230AED"/>
    <w:rsid w:val="002319E4"/>
    <w:rsid w:val="00235632"/>
    <w:rsid w:val="00235872"/>
    <w:rsid w:val="00241559"/>
    <w:rsid w:val="002435B3"/>
    <w:rsid w:val="00244CFE"/>
    <w:rsid w:val="002458EB"/>
    <w:rsid w:val="002500C8"/>
    <w:rsid w:val="00257543"/>
    <w:rsid w:val="002617E7"/>
    <w:rsid w:val="00261FC8"/>
    <w:rsid w:val="00264228"/>
    <w:rsid w:val="00264334"/>
    <w:rsid w:val="0026473E"/>
    <w:rsid w:val="00266214"/>
    <w:rsid w:val="00266FB8"/>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24D6"/>
    <w:rsid w:val="002C41E6"/>
    <w:rsid w:val="002D071A"/>
    <w:rsid w:val="002D34B2"/>
    <w:rsid w:val="002D7637"/>
    <w:rsid w:val="002E17F2"/>
    <w:rsid w:val="002E3E2F"/>
    <w:rsid w:val="002E51A1"/>
    <w:rsid w:val="002E7CAE"/>
    <w:rsid w:val="002F1E8E"/>
    <w:rsid w:val="002F2771"/>
    <w:rsid w:val="002F37A9"/>
    <w:rsid w:val="002F5D27"/>
    <w:rsid w:val="00301CE6"/>
    <w:rsid w:val="0030256B"/>
    <w:rsid w:val="0030501F"/>
    <w:rsid w:val="00307BA1"/>
    <w:rsid w:val="00311702"/>
    <w:rsid w:val="00311E82"/>
    <w:rsid w:val="00313FD6"/>
    <w:rsid w:val="003143BD"/>
    <w:rsid w:val="00314CD1"/>
    <w:rsid w:val="00317974"/>
    <w:rsid w:val="00317B01"/>
    <w:rsid w:val="003203ED"/>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4F3"/>
    <w:rsid w:val="0035482C"/>
    <w:rsid w:val="00357380"/>
    <w:rsid w:val="003602D9"/>
    <w:rsid w:val="003604CE"/>
    <w:rsid w:val="003616DB"/>
    <w:rsid w:val="003649F7"/>
    <w:rsid w:val="00370E47"/>
    <w:rsid w:val="003742AC"/>
    <w:rsid w:val="00377CE1"/>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19CE"/>
    <w:rsid w:val="003C2702"/>
    <w:rsid w:val="003C7806"/>
    <w:rsid w:val="003D02BD"/>
    <w:rsid w:val="003D109F"/>
    <w:rsid w:val="003D2478"/>
    <w:rsid w:val="003D2FC4"/>
    <w:rsid w:val="003D3C45"/>
    <w:rsid w:val="003D5B1F"/>
    <w:rsid w:val="003E15FA"/>
    <w:rsid w:val="003E24B8"/>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874"/>
    <w:rsid w:val="00413AAC"/>
    <w:rsid w:val="00413B99"/>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64F1"/>
    <w:rsid w:val="004A16BC"/>
    <w:rsid w:val="004A2B94"/>
    <w:rsid w:val="004B3BF2"/>
    <w:rsid w:val="004B7C0C"/>
    <w:rsid w:val="004C3898"/>
    <w:rsid w:val="004D2285"/>
    <w:rsid w:val="004D357A"/>
    <w:rsid w:val="004D36B1"/>
    <w:rsid w:val="004D4350"/>
    <w:rsid w:val="004D7EBD"/>
    <w:rsid w:val="004E2680"/>
    <w:rsid w:val="004E28F9"/>
    <w:rsid w:val="004E462E"/>
    <w:rsid w:val="004E56DC"/>
    <w:rsid w:val="004E76F4"/>
    <w:rsid w:val="004F043C"/>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B59"/>
    <w:rsid w:val="00536759"/>
    <w:rsid w:val="00537C62"/>
    <w:rsid w:val="00546341"/>
    <w:rsid w:val="00546970"/>
    <w:rsid w:val="00552C2E"/>
    <w:rsid w:val="00554E19"/>
    <w:rsid w:val="00555E15"/>
    <w:rsid w:val="0056121F"/>
    <w:rsid w:val="00572505"/>
    <w:rsid w:val="00580202"/>
    <w:rsid w:val="00582809"/>
    <w:rsid w:val="0058798C"/>
    <w:rsid w:val="005900FA"/>
    <w:rsid w:val="005935A4"/>
    <w:rsid w:val="005948C2"/>
    <w:rsid w:val="00595DCA"/>
    <w:rsid w:val="0059779B"/>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A78"/>
    <w:rsid w:val="005F4D03"/>
    <w:rsid w:val="005F618C"/>
    <w:rsid w:val="005F70BD"/>
    <w:rsid w:val="00601821"/>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B75CC"/>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4EEA"/>
    <w:rsid w:val="006F58D4"/>
    <w:rsid w:val="0070346E"/>
    <w:rsid w:val="00704EDB"/>
    <w:rsid w:val="0070537F"/>
    <w:rsid w:val="00706101"/>
    <w:rsid w:val="00707016"/>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5490"/>
    <w:rsid w:val="0079003C"/>
    <w:rsid w:val="007909BF"/>
    <w:rsid w:val="007925EA"/>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3DBE"/>
    <w:rsid w:val="007E4610"/>
    <w:rsid w:val="007E4715"/>
    <w:rsid w:val="007E505B"/>
    <w:rsid w:val="007E7091"/>
    <w:rsid w:val="008026A7"/>
    <w:rsid w:val="00803FAE"/>
    <w:rsid w:val="0080605F"/>
    <w:rsid w:val="00807786"/>
    <w:rsid w:val="00811FCB"/>
    <w:rsid w:val="008158D6"/>
    <w:rsid w:val="00816A6F"/>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086"/>
    <w:rsid w:val="008742E1"/>
    <w:rsid w:val="00874312"/>
    <w:rsid w:val="0087437C"/>
    <w:rsid w:val="00875CD7"/>
    <w:rsid w:val="00876B4D"/>
    <w:rsid w:val="00876FF3"/>
    <w:rsid w:val="00877F18"/>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0B1A"/>
    <w:rsid w:val="00902350"/>
    <w:rsid w:val="0090336B"/>
    <w:rsid w:val="009053AA"/>
    <w:rsid w:val="00906939"/>
    <w:rsid w:val="00910847"/>
    <w:rsid w:val="00910B7D"/>
    <w:rsid w:val="00911DFB"/>
    <w:rsid w:val="00912D17"/>
    <w:rsid w:val="009139D9"/>
    <w:rsid w:val="00914AD8"/>
    <w:rsid w:val="00916079"/>
    <w:rsid w:val="00917CE9"/>
    <w:rsid w:val="00920BF2"/>
    <w:rsid w:val="00922010"/>
    <w:rsid w:val="00925824"/>
    <w:rsid w:val="00931BD9"/>
    <w:rsid w:val="00934D47"/>
    <w:rsid w:val="009368F3"/>
    <w:rsid w:val="00941636"/>
    <w:rsid w:val="00943742"/>
    <w:rsid w:val="00945C05"/>
    <w:rsid w:val="0094673D"/>
    <w:rsid w:val="00946945"/>
    <w:rsid w:val="00947713"/>
    <w:rsid w:val="00950DE7"/>
    <w:rsid w:val="00952E2A"/>
    <w:rsid w:val="00953920"/>
    <w:rsid w:val="00953D47"/>
    <w:rsid w:val="00955CE2"/>
    <w:rsid w:val="0095681E"/>
    <w:rsid w:val="009572D4"/>
    <w:rsid w:val="00961921"/>
    <w:rsid w:val="0096430A"/>
    <w:rsid w:val="00964ED1"/>
    <w:rsid w:val="0096554B"/>
    <w:rsid w:val="0096584A"/>
    <w:rsid w:val="00967A34"/>
    <w:rsid w:val="00970D08"/>
    <w:rsid w:val="00971F08"/>
    <w:rsid w:val="009724BC"/>
    <w:rsid w:val="00972E9B"/>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351A"/>
    <w:rsid w:val="00A264A9"/>
    <w:rsid w:val="00A27785"/>
    <w:rsid w:val="00A30187"/>
    <w:rsid w:val="00A3448A"/>
    <w:rsid w:val="00A3499A"/>
    <w:rsid w:val="00A36297"/>
    <w:rsid w:val="00A41E2B"/>
    <w:rsid w:val="00A45B74"/>
    <w:rsid w:val="00A52E1D"/>
    <w:rsid w:val="00A61499"/>
    <w:rsid w:val="00A62A1B"/>
    <w:rsid w:val="00A62A77"/>
    <w:rsid w:val="00A63483"/>
    <w:rsid w:val="00A657D7"/>
    <w:rsid w:val="00A660AC"/>
    <w:rsid w:val="00A67E6C"/>
    <w:rsid w:val="00A71B99"/>
    <w:rsid w:val="00A739D0"/>
    <w:rsid w:val="00A74EEC"/>
    <w:rsid w:val="00A761D4"/>
    <w:rsid w:val="00A77EC4"/>
    <w:rsid w:val="00A84995"/>
    <w:rsid w:val="00A8719E"/>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D5EB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81A6C"/>
    <w:rsid w:val="00B830DF"/>
    <w:rsid w:val="00B85DE5"/>
    <w:rsid w:val="00B90F73"/>
    <w:rsid w:val="00B93B59"/>
    <w:rsid w:val="00B93BDE"/>
    <w:rsid w:val="00B9406A"/>
    <w:rsid w:val="00B941EF"/>
    <w:rsid w:val="00BA02B0"/>
    <w:rsid w:val="00BA2280"/>
    <w:rsid w:val="00BA22CC"/>
    <w:rsid w:val="00BA2A08"/>
    <w:rsid w:val="00BA56D2"/>
    <w:rsid w:val="00BA76E0"/>
    <w:rsid w:val="00BB2A25"/>
    <w:rsid w:val="00BB51E9"/>
    <w:rsid w:val="00BB6624"/>
    <w:rsid w:val="00BC0FDC"/>
    <w:rsid w:val="00BC3053"/>
    <w:rsid w:val="00BC4D2E"/>
    <w:rsid w:val="00BD48AC"/>
    <w:rsid w:val="00BD5F1A"/>
    <w:rsid w:val="00BE080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27D15"/>
    <w:rsid w:val="00C31230"/>
    <w:rsid w:val="00C3719D"/>
    <w:rsid w:val="00C44B3E"/>
    <w:rsid w:val="00C54995"/>
    <w:rsid w:val="00C54D41"/>
    <w:rsid w:val="00C57436"/>
    <w:rsid w:val="00C60783"/>
    <w:rsid w:val="00C64672"/>
    <w:rsid w:val="00C67E33"/>
    <w:rsid w:val="00C702F7"/>
    <w:rsid w:val="00C70697"/>
    <w:rsid w:val="00C72EF4"/>
    <w:rsid w:val="00C75D2F"/>
    <w:rsid w:val="00C767BE"/>
    <w:rsid w:val="00C76963"/>
    <w:rsid w:val="00C76E3C"/>
    <w:rsid w:val="00C81568"/>
    <w:rsid w:val="00C85059"/>
    <w:rsid w:val="00C854AB"/>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0684"/>
    <w:rsid w:val="00D239A7"/>
    <w:rsid w:val="00D23D72"/>
    <w:rsid w:val="00D23F47"/>
    <w:rsid w:val="00D3005B"/>
    <w:rsid w:val="00D307DD"/>
    <w:rsid w:val="00D36E71"/>
    <w:rsid w:val="00D37D87"/>
    <w:rsid w:val="00D40B33"/>
    <w:rsid w:val="00D4318F"/>
    <w:rsid w:val="00D438BF"/>
    <w:rsid w:val="00D440F8"/>
    <w:rsid w:val="00D45084"/>
    <w:rsid w:val="00D50A34"/>
    <w:rsid w:val="00D51A65"/>
    <w:rsid w:val="00D546FF"/>
    <w:rsid w:val="00D55AD5"/>
    <w:rsid w:val="00D55BAF"/>
    <w:rsid w:val="00D5600D"/>
    <w:rsid w:val="00D576CA"/>
    <w:rsid w:val="00D60E13"/>
    <w:rsid w:val="00D61AF5"/>
    <w:rsid w:val="00D62CD5"/>
    <w:rsid w:val="00D6435F"/>
    <w:rsid w:val="00D652B5"/>
    <w:rsid w:val="00D66155"/>
    <w:rsid w:val="00D6648A"/>
    <w:rsid w:val="00D67B58"/>
    <w:rsid w:val="00D708B0"/>
    <w:rsid w:val="00D70E73"/>
    <w:rsid w:val="00D77B1D"/>
    <w:rsid w:val="00D8021F"/>
    <w:rsid w:val="00D80383"/>
    <w:rsid w:val="00D823C6"/>
    <w:rsid w:val="00D854CE"/>
    <w:rsid w:val="00D85E25"/>
    <w:rsid w:val="00D86CA3"/>
    <w:rsid w:val="00D871CE"/>
    <w:rsid w:val="00D9196D"/>
    <w:rsid w:val="00D92982"/>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61626"/>
    <w:rsid w:val="00E63838"/>
    <w:rsid w:val="00E64434"/>
    <w:rsid w:val="00E67C51"/>
    <w:rsid w:val="00E72EFC"/>
    <w:rsid w:val="00E758EC"/>
    <w:rsid w:val="00E7666D"/>
    <w:rsid w:val="00E7790A"/>
    <w:rsid w:val="00E81782"/>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F18FE"/>
    <w:rsid w:val="00EF5787"/>
    <w:rsid w:val="00EF60D0"/>
    <w:rsid w:val="00F0528D"/>
    <w:rsid w:val="00F06C67"/>
    <w:rsid w:val="00F06DFD"/>
    <w:rsid w:val="00F071D1"/>
    <w:rsid w:val="00F07533"/>
    <w:rsid w:val="00F10629"/>
    <w:rsid w:val="00F15FA5"/>
    <w:rsid w:val="00F209B7"/>
    <w:rsid w:val="00F23428"/>
    <w:rsid w:val="00F2376F"/>
    <w:rsid w:val="00F243D8"/>
    <w:rsid w:val="00F30828"/>
    <w:rsid w:val="00F313D6"/>
    <w:rsid w:val="00F3210F"/>
    <w:rsid w:val="00F40F0C"/>
    <w:rsid w:val="00F44C01"/>
    <w:rsid w:val="00F4766C"/>
    <w:rsid w:val="00F507D1"/>
    <w:rsid w:val="00F51196"/>
    <w:rsid w:val="00F519CE"/>
    <w:rsid w:val="00F51ADA"/>
    <w:rsid w:val="00F607C5"/>
    <w:rsid w:val="00F60DEA"/>
    <w:rsid w:val="00F6302A"/>
    <w:rsid w:val="00F64C2B"/>
    <w:rsid w:val="00F651BE"/>
    <w:rsid w:val="00F67F53"/>
    <w:rsid w:val="00F703BE"/>
    <w:rsid w:val="00F7120F"/>
    <w:rsid w:val="00F71F69"/>
    <w:rsid w:val="00F72052"/>
    <w:rsid w:val="00F72B72"/>
    <w:rsid w:val="00F74BB9"/>
    <w:rsid w:val="00F75582"/>
    <w:rsid w:val="00F75A7F"/>
    <w:rsid w:val="00F76EFA"/>
    <w:rsid w:val="00F804BE"/>
    <w:rsid w:val="00F817CE"/>
    <w:rsid w:val="00F8456C"/>
    <w:rsid w:val="00F859D8"/>
    <w:rsid w:val="00F868F5"/>
    <w:rsid w:val="00F9056A"/>
    <w:rsid w:val="00F90852"/>
    <w:rsid w:val="00F90F8D"/>
    <w:rsid w:val="00F92782"/>
    <w:rsid w:val="00F93AA9"/>
    <w:rsid w:val="00F95FA2"/>
    <w:rsid w:val="00F96985"/>
    <w:rsid w:val="00F97838"/>
    <w:rsid w:val="00F97DF1"/>
    <w:rsid w:val="00FA2BB3"/>
    <w:rsid w:val="00FA3422"/>
    <w:rsid w:val="00FB4C80"/>
    <w:rsid w:val="00FB6A6A"/>
    <w:rsid w:val="00FC136E"/>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リスト段落 Char"/>
    <w:link w:val="ListParagraph"/>
    <w:uiPriority w:val="34"/>
    <w:qFormat/>
    <w:locked/>
    <w:rsid w:val="0045454B"/>
    <w:rPr>
      <w:rFonts w:ascii="Arial" w:eastAsia="Times New Roman" w:hAnsi="Arial"/>
      <w:lang w:val="en-GB"/>
    </w:rPr>
  </w:style>
  <w:style w:type="character" w:customStyle="1" w:styleId="Doc-titleChar">
    <w:name w:val="Doc-title Char"/>
    <w:link w:val="Doc-title"/>
    <w:locked/>
    <w:rsid w:val="004F043C"/>
    <w:rPr>
      <w:rFonts w:ascii="Arial" w:eastAsia="MS Mincho" w:hAnsi="Arial" w:cs="Arial"/>
      <w:noProof/>
      <w:szCs w:val="24"/>
    </w:rPr>
  </w:style>
  <w:style w:type="paragraph" w:customStyle="1" w:styleId="Doc-title">
    <w:name w:val="Doc-title"/>
    <w:basedOn w:val="Normal"/>
    <w:next w:val="Doc-text2"/>
    <w:link w:val="Doc-titleChar"/>
    <w:qFormat/>
    <w:rsid w:val="004F043C"/>
    <w:pPr>
      <w:overflowPunct/>
      <w:autoSpaceDE/>
      <w:autoSpaceDN/>
      <w:adjustRightInd/>
      <w:spacing w:before="60" w:after="0"/>
      <w:ind w:left="1259" w:hanging="1259"/>
      <w:jc w:val="left"/>
      <w:textAlignment w:val="auto"/>
    </w:pPr>
    <w:rPr>
      <w:rFonts w:eastAsia="MS Mincho" w:cs="Arial"/>
      <w:noProo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2597">
      <w:bodyDiv w:val="1"/>
      <w:marLeft w:val="0"/>
      <w:marRight w:val="0"/>
      <w:marTop w:val="0"/>
      <w:marBottom w:val="0"/>
      <w:divBdr>
        <w:top w:val="none" w:sz="0" w:space="0" w:color="auto"/>
        <w:left w:val="none" w:sz="0" w:space="0" w:color="auto"/>
        <w:bottom w:val="none" w:sz="0" w:space="0" w:color="auto"/>
        <w:right w:val="none" w:sz="0" w:space="0" w:color="auto"/>
      </w:divBdr>
    </w:div>
    <w:div w:id="1297447808">
      <w:bodyDiv w:val="1"/>
      <w:marLeft w:val="0"/>
      <w:marRight w:val="0"/>
      <w:marTop w:val="0"/>
      <w:marBottom w:val="0"/>
      <w:divBdr>
        <w:top w:val="none" w:sz="0" w:space="0" w:color="auto"/>
        <w:left w:val="none" w:sz="0" w:space="0" w:color="auto"/>
        <w:bottom w:val="none" w:sz="0" w:space="0" w:color="auto"/>
        <w:right w:val="none" w:sz="0" w:space="0" w:color="auto"/>
      </w:divBdr>
    </w:div>
    <w:div w:id="1408501545">
      <w:bodyDiv w:val="1"/>
      <w:marLeft w:val="0"/>
      <w:marRight w:val="0"/>
      <w:marTop w:val="0"/>
      <w:marBottom w:val="0"/>
      <w:divBdr>
        <w:top w:val="none" w:sz="0" w:space="0" w:color="auto"/>
        <w:left w:val="none" w:sz="0" w:space="0" w:color="auto"/>
        <w:bottom w:val="none" w:sz="0" w:space="0" w:color="auto"/>
        <w:right w:val="none" w:sz="0" w:space="0" w:color="auto"/>
      </w:divBdr>
    </w:div>
    <w:div w:id="14494255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5NUHHDQN7SK2-1476151046-18135</_dlc_DocId>
    <_dlc_DocIdUrl xmlns="f166a696-7b5b-4ccd-9f0c-ffde0cceec81">
      <Url>https://ericsson.sharepoint.com/sites/star/_layouts/15/DocIdRedir.aspx?ID=5NUHHDQN7SK2-1476151046-18135</Url>
      <Description>5NUHHDQN7SK2-1476151046-18135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F7551-15EF-4FD2-99BD-A86666290E0E}">
  <ds:schemaRefs>
    <ds:schemaRef ds:uri="http://schemas.microsoft.com/sharepoint/events"/>
  </ds:schemaRefs>
</ds:datastoreItem>
</file>

<file path=customXml/itemProps2.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3.xml><?xml version="1.0" encoding="utf-8"?>
<ds:datastoreItem xmlns:ds="http://schemas.openxmlformats.org/officeDocument/2006/customXml" ds:itemID="{F6FDC9CD-9EBC-46A5-992C-4DF026B5F741}">
  <ds:schemaRefs>
    <ds:schemaRef ds:uri="http://schemas.microsoft.com/office/infopath/2007/PartnerControls"/>
    <ds:schemaRef ds:uri="http://schemas.microsoft.com/sharepoint/v4"/>
    <ds:schemaRef ds:uri="http://www.w3.org/XML/1998/namespace"/>
    <ds:schemaRef ds:uri="d8762117-8292-4133-b1c7-eab5c6487cfd"/>
    <ds:schemaRef ds:uri="http://purl.org/dc/dcmitype/"/>
    <ds:schemaRef ds:uri="http://purl.org/dc/terms/"/>
    <ds:schemaRef ds:uri="http://schemas.microsoft.com/office/2006/documentManagement/types"/>
    <ds:schemaRef ds:uri="http://schemas.openxmlformats.org/package/2006/metadata/core-properties"/>
    <ds:schemaRef ds:uri="http://purl.org/dc/elements/1.1/"/>
    <ds:schemaRef ds:uri="f166a696-7b5b-4ccd-9f0c-ffde0cceec81"/>
    <ds:schemaRef ds:uri="611109f9-ed58-4498-a270-1fb2086a5321"/>
    <ds:schemaRef ds:uri="http://schemas.microsoft.com/office/2006/metadata/properties"/>
  </ds:schemaRefs>
</ds:datastoreItem>
</file>

<file path=customXml/itemProps4.xml><?xml version="1.0" encoding="utf-8"?>
<ds:datastoreItem xmlns:ds="http://schemas.openxmlformats.org/officeDocument/2006/customXml" ds:itemID="{C67E73D5-E41E-42A5-B28B-141C36658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4CCD35-4737-4165-B38A-6E0D746205FA}">
  <ds:schemaRefs>
    <ds:schemaRef ds:uri="Microsoft.SharePoint.Taxonomy.ContentTypeSync"/>
  </ds:schemaRefs>
</ds:datastoreItem>
</file>

<file path=customXml/itemProps6.xml><?xml version="1.0" encoding="utf-8"?>
<ds:datastoreItem xmlns:ds="http://schemas.openxmlformats.org/officeDocument/2006/customXml" ds:itemID="{51EA1FFC-FC80-4BE3-8DFE-360B359A5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TotalTime>
  <Pages>4</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ERICSSON</cp:lastModifiedBy>
  <cp:revision>2</cp:revision>
  <cp:lastPrinted>2008-01-31T06:09:00Z</cp:lastPrinted>
  <dcterms:created xsi:type="dcterms:W3CDTF">2018-02-20T23:36:00Z</dcterms:created>
  <dcterms:modified xsi:type="dcterms:W3CDTF">2018-02-20T23:36:00Z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27d2150b-76b7-40d1-b306-918cc4b3697a</vt:lpwstr>
  </property>
</Properties>
</file>